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451" w:type="dxa"/>
        <w:tblInd w:w="250" w:type="dxa"/>
        <w:tblLayout w:type="fixed"/>
        <w:tblLook w:val="04A0"/>
      </w:tblPr>
      <w:tblGrid>
        <w:gridCol w:w="809"/>
        <w:gridCol w:w="7"/>
        <w:gridCol w:w="1026"/>
        <w:gridCol w:w="9"/>
        <w:gridCol w:w="3394"/>
        <w:gridCol w:w="4961"/>
        <w:gridCol w:w="3402"/>
        <w:gridCol w:w="1843"/>
      </w:tblGrid>
      <w:tr w:rsidR="008F5162" w:rsidTr="00571302">
        <w:tc>
          <w:tcPr>
            <w:tcW w:w="816" w:type="dxa"/>
            <w:gridSpan w:val="2"/>
          </w:tcPr>
          <w:p w:rsidR="008F5162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№</w:t>
            </w:r>
          </w:p>
          <w:p w:rsidR="008F5162" w:rsidRPr="008F7E3F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п/п</w:t>
            </w:r>
          </w:p>
        </w:tc>
        <w:tc>
          <w:tcPr>
            <w:tcW w:w="1035" w:type="dxa"/>
            <w:gridSpan w:val="2"/>
          </w:tcPr>
          <w:p w:rsidR="008F5162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Кол-</w:t>
            </w:r>
          </w:p>
          <w:p w:rsidR="008F5162" w:rsidRDefault="008F5162" w:rsidP="008F7E3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во</w:t>
            </w:r>
          </w:p>
          <w:p w:rsidR="008F5162" w:rsidRPr="008F7E3F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часов</w:t>
            </w:r>
          </w:p>
        </w:tc>
        <w:tc>
          <w:tcPr>
            <w:tcW w:w="3394" w:type="dxa"/>
          </w:tcPr>
          <w:p w:rsidR="008F5162" w:rsidRPr="008F7E3F" w:rsidRDefault="008F5162" w:rsidP="008F7E3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Тема занятия</w:t>
            </w:r>
          </w:p>
        </w:tc>
        <w:tc>
          <w:tcPr>
            <w:tcW w:w="4961" w:type="dxa"/>
          </w:tcPr>
          <w:p w:rsidR="008F5162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Образовательные задачи.</w:t>
            </w:r>
          </w:p>
          <w:p w:rsidR="008F5162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Коррекционно- развивающие задачи.</w:t>
            </w:r>
          </w:p>
          <w:p w:rsidR="008F5162" w:rsidRPr="008F7E3F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Воспитательные задачи.</w:t>
            </w:r>
          </w:p>
        </w:tc>
        <w:tc>
          <w:tcPr>
            <w:tcW w:w="3402" w:type="dxa"/>
          </w:tcPr>
          <w:p w:rsidR="008F5162" w:rsidRDefault="008F5162" w:rsidP="00D67ED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Содержание</w:t>
            </w:r>
          </w:p>
          <w:p w:rsidR="008F5162" w:rsidRPr="00D67ED9" w:rsidRDefault="008F5162" w:rsidP="00D67ED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занятия</w:t>
            </w:r>
          </w:p>
        </w:tc>
        <w:tc>
          <w:tcPr>
            <w:tcW w:w="1843" w:type="dxa"/>
          </w:tcPr>
          <w:p w:rsidR="008F5162" w:rsidRPr="00D67ED9" w:rsidRDefault="008F5162" w:rsidP="00C632A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Словарь</w:t>
            </w:r>
          </w:p>
        </w:tc>
      </w:tr>
      <w:tr w:rsidR="00F70739" w:rsidTr="00CC493A">
        <w:tc>
          <w:tcPr>
            <w:tcW w:w="816" w:type="dxa"/>
            <w:gridSpan w:val="2"/>
          </w:tcPr>
          <w:p w:rsidR="00F70739" w:rsidRDefault="00F70739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:rsidR="00F70739" w:rsidRPr="00D67ED9" w:rsidRDefault="00F70739" w:rsidP="00D67ED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13600" w:type="dxa"/>
            <w:gridSpan w:val="4"/>
          </w:tcPr>
          <w:p w:rsidR="00F70739" w:rsidRDefault="00F70739" w:rsidP="00C632AE">
            <w:pPr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  <w:lang w:val="en-US"/>
              </w:rPr>
              <w:t>I четверть</w:t>
            </w:r>
          </w:p>
        </w:tc>
      </w:tr>
      <w:tr w:rsidR="00F70739" w:rsidTr="00F70739">
        <w:trPr>
          <w:trHeight w:val="356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F70739" w:rsidRPr="008A6CAB" w:rsidRDefault="00F70739" w:rsidP="00D67ED9">
            <w:pPr>
              <w:jc w:val="center"/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F70739" w:rsidRPr="008A6CAB" w:rsidRDefault="00F70739" w:rsidP="00D67ED9">
            <w:pPr>
              <w:jc w:val="center"/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600" w:type="dxa"/>
            <w:gridSpan w:val="4"/>
            <w:tcBorders>
              <w:bottom w:val="single" w:sz="4" w:space="0" w:color="auto"/>
            </w:tcBorders>
          </w:tcPr>
          <w:p w:rsidR="00F70739" w:rsidRPr="00F70739" w:rsidRDefault="00F70739" w:rsidP="00C632AE">
            <w:pPr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Вводное заняти</w:t>
            </w:r>
            <w:r>
              <w:rPr>
                <w:b/>
                <w:sz w:val="28"/>
                <w:szCs w:val="28"/>
              </w:rPr>
              <w:t>е</w:t>
            </w:r>
          </w:p>
        </w:tc>
      </w:tr>
      <w:tr w:rsidR="008F5162" w:rsidTr="00571302">
        <w:trPr>
          <w:trHeight w:val="2065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Pr="001F3FDF" w:rsidRDefault="008F5162" w:rsidP="00D67ED9">
            <w:pPr>
              <w:jc w:val="center"/>
            </w:pPr>
            <w:r w:rsidRPr="001F3FDF"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Pr="001F3FDF" w:rsidRDefault="008F5162" w:rsidP="00D67ED9">
            <w:pPr>
              <w:jc w:val="center"/>
            </w:pPr>
            <w:r>
              <w:t>1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Pr="001F3FDF" w:rsidRDefault="008F5162" w:rsidP="00D67ED9">
            <w:r w:rsidRPr="001F3FDF">
              <w:t>Вводное занятие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Pr="00D67ED9" w:rsidRDefault="008F5162" w:rsidP="00D67ED9">
            <w:r>
              <w:t xml:space="preserve">1.Ознакомить школьников с задачами, </w:t>
            </w:r>
          </w:p>
          <w:p w:rsidR="008F5162" w:rsidRDefault="008F5162" w:rsidP="00D67ED9">
            <w:r>
              <w:t>планом работы на учебный год и первую четверть.</w:t>
            </w:r>
          </w:p>
          <w:p w:rsidR="008F5162" w:rsidRDefault="008F5162" w:rsidP="00D67ED9">
            <w:r>
              <w:t>2.Работать над развитием личностных качеств учащихся.</w:t>
            </w:r>
          </w:p>
          <w:p w:rsidR="008F5162" w:rsidRDefault="008F5162" w:rsidP="00D67ED9">
            <w:r>
              <w:t>3.Воспитивать организационные умения, 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Pr="00303446" w:rsidRDefault="008F5162" w:rsidP="00C632AE">
            <w:r>
              <w:t xml:space="preserve">1. Распределение рабочих </w:t>
            </w:r>
          </w:p>
          <w:p w:rsidR="008F5162" w:rsidRDefault="008F5162" w:rsidP="00C632AE">
            <w:r>
              <w:t>мест. Подготовка рабочей одежды, инструментов, материалов.</w:t>
            </w:r>
          </w:p>
          <w:p w:rsidR="008F5162" w:rsidRDefault="008F5162" w:rsidP="00C632AE">
            <w:r>
              <w:t>2.Оформление тетрадей и альбомов.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Pr="00847E02" w:rsidRDefault="008F5162" w:rsidP="00C632AE">
            <w:r>
              <w:t xml:space="preserve">Организация </w:t>
            </w:r>
          </w:p>
          <w:p w:rsidR="008F5162" w:rsidRDefault="008F5162" w:rsidP="00C632AE">
            <w:r>
              <w:t>рабочего места.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8A6CAB" w:rsidRDefault="008F5162" w:rsidP="00D86AF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  <w:gridSpan w:val="2"/>
          </w:tcPr>
          <w:p w:rsidR="008F5162" w:rsidRPr="008A6CAB" w:rsidRDefault="00571302" w:rsidP="003034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3600" w:type="dxa"/>
            <w:gridSpan w:val="4"/>
          </w:tcPr>
          <w:p w:rsidR="008F5162" w:rsidRPr="008A6CAB" w:rsidRDefault="008F5162" w:rsidP="00C632AE">
            <w:pPr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Швейная машина</w:t>
            </w:r>
          </w:p>
        </w:tc>
      </w:tr>
      <w:tr w:rsidR="008F5162" w:rsidTr="00571302">
        <w:trPr>
          <w:trHeight w:val="2765"/>
        </w:trPr>
        <w:tc>
          <w:tcPr>
            <w:tcW w:w="816" w:type="dxa"/>
            <w:gridSpan w:val="2"/>
          </w:tcPr>
          <w:p w:rsidR="008F5162" w:rsidRPr="00303446" w:rsidRDefault="008F5162" w:rsidP="00303446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2C5394" w:rsidRDefault="00571302" w:rsidP="002C5394">
            <w:pPr>
              <w:jc w:val="center"/>
            </w:pPr>
            <w:r>
              <w:t>1</w:t>
            </w:r>
          </w:p>
        </w:tc>
        <w:tc>
          <w:tcPr>
            <w:tcW w:w="3394" w:type="dxa"/>
          </w:tcPr>
          <w:p w:rsidR="008F5162" w:rsidRPr="00303446" w:rsidRDefault="008F5162" w:rsidP="00C632AE">
            <w:r>
              <w:t>Хлопчатобумажное волокно</w:t>
            </w:r>
          </w:p>
        </w:tc>
        <w:tc>
          <w:tcPr>
            <w:tcW w:w="4961" w:type="dxa"/>
          </w:tcPr>
          <w:p w:rsidR="008F5162" w:rsidRDefault="008F5162" w:rsidP="00C632AE">
            <w:r>
              <w:t xml:space="preserve">1.Познакомить учащихся с получением и свойствами х/б волокон. </w:t>
            </w:r>
          </w:p>
          <w:p w:rsidR="008F5162" w:rsidRDefault="008F5162" w:rsidP="005009E2">
            <w:pPr>
              <w:pStyle w:val="ad"/>
              <w:spacing w:before="0" w:beforeAutospacing="0" w:after="0" w:afterAutospacing="0"/>
            </w:pPr>
            <w:r>
              <w:t xml:space="preserve">2.Работать над коррекцией и развитием восприятия (зрительного, слухового, тактильного),  расширять кругозор. Формировать обобщённые представления о свойствах предметов(цвет, форма, величина). </w:t>
            </w:r>
          </w:p>
          <w:p w:rsidR="008F5162" w:rsidRPr="00303446" w:rsidRDefault="008F5162" w:rsidP="00C632AE">
            <w:r>
              <w:t>3.Воспитывать аккуратность и последовательность в работе. Учить доводить начатую работу до конца.</w:t>
            </w:r>
          </w:p>
        </w:tc>
        <w:tc>
          <w:tcPr>
            <w:tcW w:w="3402" w:type="dxa"/>
          </w:tcPr>
          <w:p w:rsidR="008F5162" w:rsidRDefault="008F5162" w:rsidP="00265932">
            <w:r>
              <w:t>1.Работа с учебной коллекцией волокон.</w:t>
            </w:r>
          </w:p>
          <w:p w:rsidR="008F5162" w:rsidRPr="002C5394" w:rsidRDefault="008F5162" w:rsidP="00265932">
            <w:r>
              <w:t>2.Заполнить в альбоме таблицу: «Свойства волокон хлопка».</w:t>
            </w:r>
            <w:r w:rsidRPr="002C5394">
              <w:t xml:space="preserve"> </w:t>
            </w:r>
          </w:p>
        </w:tc>
        <w:tc>
          <w:tcPr>
            <w:tcW w:w="1843" w:type="dxa"/>
          </w:tcPr>
          <w:p w:rsidR="008F5162" w:rsidRDefault="008F5162" w:rsidP="00C632AE">
            <w:r>
              <w:t>Хлопчатник, хлопчатобу-</w:t>
            </w:r>
          </w:p>
          <w:p w:rsidR="008F5162" w:rsidRPr="002C5394" w:rsidRDefault="008F5162" w:rsidP="00C632AE">
            <w:r>
              <w:t>мажное волокно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2C5394" w:rsidRDefault="008F5162" w:rsidP="002C5394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</w:tcPr>
          <w:p w:rsidR="008F5162" w:rsidRPr="002C5394" w:rsidRDefault="00571302" w:rsidP="002C5394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013BCD" w:rsidRDefault="008F5162" w:rsidP="00C632AE">
            <w:r w:rsidRPr="00265932">
              <w:rPr>
                <w:b/>
              </w:rPr>
              <w:t>Лабораторная работа.</w:t>
            </w:r>
            <w:r>
              <w:t xml:space="preserve"> Получение и свойства х/б тканей.</w:t>
            </w:r>
          </w:p>
        </w:tc>
        <w:tc>
          <w:tcPr>
            <w:tcW w:w="4961" w:type="dxa"/>
          </w:tcPr>
          <w:p w:rsidR="008F5162" w:rsidRDefault="008F5162" w:rsidP="00C632AE">
            <w:r>
              <w:t>1.Познакомить школьников с получением и свойствами х/б тканей.</w:t>
            </w:r>
          </w:p>
          <w:p w:rsidR="008F5162" w:rsidRDefault="008F5162" w:rsidP="00C632AE">
            <w:r>
              <w:t>2.Работать над развитием восприятия (слухового, зрительного, тактильного), над коррекцией и развитием мыслительных операций.</w:t>
            </w:r>
          </w:p>
          <w:p w:rsidR="008F5162" w:rsidRPr="002C5394" w:rsidRDefault="008F5162" w:rsidP="00C632AE">
            <w:r>
              <w:t>3.Воспитывать умение работать в микро группах.</w:t>
            </w:r>
          </w:p>
        </w:tc>
        <w:tc>
          <w:tcPr>
            <w:tcW w:w="3402" w:type="dxa"/>
          </w:tcPr>
          <w:p w:rsidR="008F5162" w:rsidRPr="00F25479" w:rsidRDefault="008F5162" w:rsidP="00C632AE">
            <w:r>
              <w:t>Лабораторная работа. Определение х/б тканей.</w:t>
            </w:r>
          </w:p>
        </w:tc>
        <w:tc>
          <w:tcPr>
            <w:tcW w:w="1843" w:type="dxa"/>
          </w:tcPr>
          <w:p w:rsidR="008F5162" w:rsidRDefault="008F5162" w:rsidP="00C632AE">
            <w:r>
              <w:t>Хлопчато-</w:t>
            </w:r>
          </w:p>
          <w:p w:rsidR="008F5162" w:rsidRPr="00F25479" w:rsidRDefault="008F5162" w:rsidP="00C632AE">
            <w:r>
              <w:t>бумажные ткани, ситец, бязь, сатин, фланель.</w:t>
            </w:r>
          </w:p>
        </w:tc>
      </w:tr>
      <w:tr w:rsidR="008F5162" w:rsidTr="00571302">
        <w:trPr>
          <w:trHeight w:val="405"/>
        </w:trPr>
        <w:tc>
          <w:tcPr>
            <w:tcW w:w="816" w:type="dxa"/>
            <w:gridSpan w:val="2"/>
          </w:tcPr>
          <w:p w:rsidR="008F5162" w:rsidRPr="00F25479" w:rsidRDefault="008F5162" w:rsidP="00F25479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gridSpan w:val="2"/>
          </w:tcPr>
          <w:p w:rsidR="008F5162" w:rsidRPr="00F25479" w:rsidRDefault="00571302" w:rsidP="00F25479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D3675B" w:rsidRDefault="008F5162" w:rsidP="00265932">
            <w:pPr>
              <w:rPr>
                <w:b/>
              </w:rPr>
            </w:pPr>
            <w:r w:rsidRPr="00D3675B">
              <w:rPr>
                <w:b/>
              </w:rPr>
              <w:t xml:space="preserve">Лабораторная работа. </w:t>
            </w:r>
            <w:r>
              <w:rPr>
                <w:b/>
              </w:rPr>
              <w:t xml:space="preserve"> </w:t>
            </w:r>
            <w:r w:rsidRPr="00D3675B">
              <w:t>Определение лицевой и</w:t>
            </w:r>
            <w:r>
              <w:t xml:space="preserve"> изнаночной сторон тканей</w:t>
            </w:r>
            <w:r w:rsidRPr="00D3675B">
              <w:t>.</w:t>
            </w:r>
          </w:p>
        </w:tc>
        <w:tc>
          <w:tcPr>
            <w:tcW w:w="4961" w:type="dxa"/>
          </w:tcPr>
          <w:p w:rsidR="008F5162" w:rsidRDefault="008F5162" w:rsidP="00C632AE">
            <w:r>
              <w:t>1.Учить школьников определять лицевую и изнаночную стороны тканей.</w:t>
            </w:r>
          </w:p>
          <w:p w:rsidR="008F5162" w:rsidRDefault="008F5162" w:rsidP="007174BF">
            <w:pPr>
              <w:pStyle w:val="ad"/>
              <w:spacing w:before="0" w:beforeAutospacing="0" w:after="0" w:afterAutospacing="0"/>
            </w:pPr>
            <w:r>
              <w:t>2.Продолжить работу по коррекции восприятия, зрительной памяти внимания, мыслительных операций.</w:t>
            </w:r>
          </w:p>
          <w:p w:rsidR="008F5162" w:rsidRPr="00F25479" w:rsidRDefault="008F5162" w:rsidP="00C632AE">
            <w:r>
              <w:t>3.Воспитывать аккуратность, усидчивость, последовательность в работе.</w:t>
            </w:r>
          </w:p>
        </w:tc>
        <w:tc>
          <w:tcPr>
            <w:tcW w:w="3402" w:type="dxa"/>
          </w:tcPr>
          <w:p w:rsidR="008F5162" w:rsidRPr="00A72730" w:rsidRDefault="008F5162" w:rsidP="00D3675B">
            <w:r>
              <w:t>1 Лабораторная работа. Определение лицевой и изнаночной сторон тканей.</w:t>
            </w:r>
          </w:p>
          <w:p w:rsidR="008F5162" w:rsidRPr="00A72730" w:rsidRDefault="008F5162" w:rsidP="00C632AE"/>
        </w:tc>
        <w:tc>
          <w:tcPr>
            <w:tcW w:w="1843" w:type="dxa"/>
          </w:tcPr>
          <w:p w:rsidR="008F5162" w:rsidRPr="00A72730" w:rsidRDefault="008F5162" w:rsidP="00C632AE">
            <w:r>
              <w:t>Лицевая сторона, изнаночная сторона.</w:t>
            </w:r>
          </w:p>
        </w:tc>
      </w:tr>
      <w:tr w:rsidR="008F5162" w:rsidTr="00571302">
        <w:trPr>
          <w:trHeight w:val="1500"/>
        </w:trPr>
        <w:tc>
          <w:tcPr>
            <w:tcW w:w="816" w:type="dxa"/>
            <w:gridSpan w:val="2"/>
          </w:tcPr>
          <w:p w:rsidR="008F5162" w:rsidRPr="00EF2696" w:rsidRDefault="008F5162" w:rsidP="00EF2696">
            <w:pPr>
              <w:jc w:val="center"/>
            </w:pPr>
            <w:r>
              <w:t>4.</w:t>
            </w:r>
          </w:p>
        </w:tc>
        <w:tc>
          <w:tcPr>
            <w:tcW w:w="1035" w:type="dxa"/>
            <w:gridSpan w:val="2"/>
          </w:tcPr>
          <w:p w:rsidR="008F5162" w:rsidRPr="00EF2696" w:rsidRDefault="00571302" w:rsidP="00EF2696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EF2696" w:rsidRDefault="008F5162" w:rsidP="00C632AE">
            <w:r>
              <w:t>Швейная машина с ручным приводом.</w:t>
            </w:r>
          </w:p>
        </w:tc>
        <w:tc>
          <w:tcPr>
            <w:tcW w:w="4961" w:type="dxa"/>
          </w:tcPr>
          <w:p w:rsidR="008F5162" w:rsidRDefault="008F5162" w:rsidP="00F03AC4">
            <w:r>
              <w:t>1. Познакомить учащихся с назначением, устройством швейной машины с ручным приводом, правилами безопасной работы на ней.</w:t>
            </w:r>
          </w:p>
          <w:p w:rsidR="008F5162" w:rsidRDefault="008F5162" w:rsidP="00F03AC4">
            <w:r>
              <w:t xml:space="preserve"> 2.Коррегировать непроизвольное и произвольное  внимание, мелкую моторику рук, глазомер, мышление.</w:t>
            </w:r>
          </w:p>
          <w:p w:rsidR="008F5162" w:rsidRPr="00182BAE" w:rsidRDefault="008F5162" w:rsidP="00D3675B">
            <w:r>
              <w:t>3.Воспитывать заботливое отношение к имуществу.</w:t>
            </w:r>
          </w:p>
        </w:tc>
        <w:tc>
          <w:tcPr>
            <w:tcW w:w="3402" w:type="dxa"/>
          </w:tcPr>
          <w:p w:rsidR="008F5162" w:rsidRDefault="008F5162" w:rsidP="00F705F9">
            <w:r>
              <w:t>1.Заправка верхней нити.</w:t>
            </w:r>
          </w:p>
          <w:p w:rsidR="008F5162" w:rsidRDefault="008F5162" w:rsidP="00F705F9">
            <w:r>
              <w:t>2.Заправка нижней нити.</w:t>
            </w:r>
          </w:p>
          <w:p w:rsidR="008F5162" w:rsidRPr="00B06030" w:rsidRDefault="008F5162" w:rsidP="00F705F9">
            <w:r>
              <w:t>3.Шитьё по прямым и закруглённым линиям.</w:t>
            </w:r>
          </w:p>
        </w:tc>
        <w:tc>
          <w:tcPr>
            <w:tcW w:w="1843" w:type="dxa"/>
          </w:tcPr>
          <w:p w:rsidR="008F5162" w:rsidRDefault="008F5162" w:rsidP="00C632AE">
            <w:r>
              <w:t>Ручной привод, бобинодер-</w:t>
            </w:r>
          </w:p>
          <w:p w:rsidR="008F5162" w:rsidRDefault="008F5162" w:rsidP="00C632AE">
            <w:r>
              <w:t>жатель,</w:t>
            </w:r>
          </w:p>
          <w:p w:rsidR="008F5162" w:rsidRDefault="008F5162" w:rsidP="00C632AE">
            <w:r>
              <w:t>нитенапра-</w:t>
            </w:r>
          </w:p>
          <w:p w:rsidR="008F5162" w:rsidRDefault="008F5162" w:rsidP="00C632AE">
            <w:r>
              <w:t>витель, ните-</w:t>
            </w:r>
          </w:p>
          <w:p w:rsidR="008F5162" w:rsidRDefault="008F5162" w:rsidP="00C632AE">
            <w:r>
              <w:t>притягива-</w:t>
            </w:r>
          </w:p>
          <w:p w:rsidR="008F5162" w:rsidRPr="00D9568A" w:rsidRDefault="008F5162" w:rsidP="00C632AE">
            <w:r>
              <w:t>тель, шпулька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8A6CAB" w:rsidRDefault="008F5162" w:rsidP="00D9568A">
            <w:pPr>
              <w:jc w:val="center"/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  <w:gridSpan w:val="2"/>
          </w:tcPr>
          <w:p w:rsidR="008F5162" w:rsidRPr="00571302" w:rsidRDefault="00D86AF7" w:rsidP="00D9568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3600" w:type="dxa"/>
            <w:gridSpan w:val="4"/>
          </w:tcPr>
          <w:p w:rsidR="008F5162" w:rsidRPr="008A6CAB" w:rsidRDefault="008F5162" w:rsidP="00C632AE">
            <w:pPr>
              <w:rPr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Работа с тканью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5662E4" w:rsidRDefault="008F5162" w:rsidP="005662E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571302" w:rsidRDefault="00571302" w:rsidP="005662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</w:tcPr>
          <w:p w:rsidR="008F5162" w:rsidRPr="005662E4" w:rsidRDefault="008F5162" w:rsidP="00C632AE">
            <w:r>
              <w:t>Шов вподгибку с открытым  срезом.</w:t>
            </w:r>
          </w:p>
        </w:tc>
        <w:tc>
          <w:tcPr>
            <w:tcW w:w="4961" w:type="dxa"/>
          </w:tcPr>
          <w:p w:rsidR="008F5162" w:rsidRDefault="008F5162" w:rsidP="00C632AE">
            <w:r>
              <w:t>1.Ознакомить школьников с краевыми швами. Учить выполнять шов вподгибку с открытым срезом.</w:t>
            </w:r>
          </w:p>
          <w:p w:rsidR="008F5162" w:rsidRDefault="008F5162" w:rsidP="00C632AE">
            <w:r>
              <w:t>2. Расширять кругозор, пополнять и обогащать пассивный и активный словарный запас. Работать над развитием мелкой моторики рук, развивать ручную умелость, моторную память.</w:t>
            </w:r>
          </w:p>
          <w:p w:rsidR="008F5162" w:rsidRPr="005662E4" w:rsidRDefault="008F5162" w:rsidP="00C632AE">
            <w:r>
              <w:t>3.Воспитывать умение придерживаться трудовой дисциплины. Воспитывать бережное отношение к вещам (инструменту, оборудованию) .</w:t>
            </w:r>
          </w:p>
        </w:tc>
        <w:tc>
          <w:tcPr>
            <w:tcW w:w="3402" w:type="dxa"/>
          </w:tcPr>
          <w:p w:rsidR="008F5162" w:rsidRDefault="008F5162" w:rsidP="00B22984">
            <w:r>
              <w:t>1. Выполнить шов вподгибку с открытым срезом.</w:t>
            </w:r>
          </w:p>
          <w:p w:rsidR="008F5162" w:rsidRPr="00C57FB3" w:rsidRDefault="008F5162" w:rsidP="00B22984">
            <w:r>
              <w:t>2.Оформить образец в альбом.</w:t>
            </w:r>
          </w:p>
          <w:p w:rsidR="008F5162" w:rsidRPr="00C57FB3" w:rsidRDefault="008F5162" w:rsidP="00E73EF5"/>
        </w:tc>
        <w:tc>
          <w:tcPr>
            <w:tcW w:w="1843" w:type="dxa"/>
          </w:tcPr>
          <w:p w:rsidR="008F5162" w:rsidRPr="00C57FB3" w:rsidRDefault="008F5162" w:rsidP="00E73EF5">
            <w:r>
              <w:t>Краевые швы, шов вподгибку с открытым срезом.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C57FB3" w:rsidRDefault="008F5162" w:rsidP="00C57FB3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</w:tcPr>
          <w:p w:rsidR="008F5162" w:rsidRPr="00571302" w:rsidRDefault="00571302" w:rsidP="00C57F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</w:tcPr>
          <w:p w:rsidR="008F5162" w:rsidRPr="00C57FB3" w:rsidRDefault="008F5162" w:rsidP="00C632AE">
            <w:r>
              <w:t>Шов вподгибку с закрытым срезом.</w:t>
            </w:r>
          </w:p>
        </w:tc>
        <w:tc>
          <w:tcPr>
            <w:tcW w:w="4961" w:type="dxa"/>
          </w:tcPr>
          <w:p w:rsidR="008F5162" w:rsidRDefault="008F5162" w:rsidP="00C632AE">
            <w:r>
              <w:t>1. Учить школьников выполнять шов вподгибку с закрытым срезом.</w:t>
            </w:r>
          </w:p>
          <w:p w:rsidR="008F5162" w:rsidRDefault="008F5162" w:rsidP="00C632AE">
            <w:r>
              <w:t>2.Коррегировать произвольное внимание, работать над развитием долговременной моторной памяти, мышления.</w:t>
            </w:r>
          </w:p>
          <w:p w:rsidR="008F5162" w:rsidRPr="00C57FB3" w:rsidRDefault="008F5162" w:rsidP="00C632AE">
            <w:r>
              <w:t xml:space="preserve">3.Воспитывать умения соблюдать правила </w:t>
            </w:r>
            <w:r>
              <w:lastRenderedPageBreak/>
              <w:t>техники безопасности в мастерской при работе с иглой, ножницами, утюгом и на швейной машине.</w:t>
            </w:r>
          </w:p>
        </w:tc>
        <w:tc>
          <w:tcPr>
            <w:tcW w:w="3402" w:type="dxa"/>
          </w:tcPr>
          <w:p w:rsidR="008F5162" w:rsidRDefault="008F5162" w:rsidP="00C632AE">
            <w:r>
              <w:lastRenderedPageBreak/>
              <w:t>1.Выполнить шов вподгибку с закрытым срезом.</w:t>
            </w:r>
          </w:p>
          <w:p w:rsidR="008F5162" w:rsidRPr="00C57FB3" w:rsidRDefault="008F5162" w:rsidP="008D7491">
            <w:r>
              <w:t>2. Оформить образец в альбом.</w:t>
            </w:r>
          </w:p>
        </w:tc>
        <w:tc>
          <w:tcPr>
            <w:tcW w:w="1843" w:type="dxa"/>
          </w:tcPr>
          <w:p w:rsidR="008F5162" w:rsidRPr="007C385D" w:rsidRDefault="008F5162" w:rsidP="008C1007">
            <w:r>
              <w:t>Шов вподгибку с закрытым срезом.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7C385D" w:rsidRDefault="008F5162" w:rsidP="007C385D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gridSpan w:val="2"/>
          </w:tcPr>
          <w:p w:rsidR="008F5162" w:rsidRPr="00571302" w:rsidRDefault="00571302" w:rsidP="007C38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394" w:type="dxa"/>
          </w:tcPr>
          <w:p w:rsidR="008F5162" w:rsidRPr="007C385D" w:rsidRDefault="008F5162" w:rsidP="00B22984">
            <w:r>
              <w:t>Носовой платок. План работы по пошиву платка.</w:t>
            </w:r>
          </w:p>
        </w:tc>
        <w:tc>
          <w:tcPr>
            <w:tcW w:w="4961" w:type="dxa"/>
          </w:tcPr>
          <w:p w:rsidR="008F5162" w:rsidRDefault="008F5162" w:rsidP="00C632AE">
            <w:r>
              <w:t>1.Познакомить учащихся с назначением, формой носовых платков, тканями используемыми для пошива носовых платков. Учить школьников планировать работу.</w:t>
            </w:r>
          </w:p>
          <w:p w:rsidR="008F5162" w:rsidRDefault="008F5162" w:rsidP="00C632AE">
            <w:r>
              <w:t>2.Расширять кругозор, пополнять и обогащать пассивный и активный словарный запас. Развивать гибкость мышления.</w:t>
            </w:r>
          </w:p>
          <w:p w:rsidR="008F5162" w:rsidRPr="007C385D" w:rsidRDefault="008F5162" w:rsidP="00C632AE">
            <w:r>
              <w:t>3.Воспитывать устойчивый положительный интерес к занятиям. Прививать санитарно-гигиенические навыки.</w:t>
            </w:r>
          </w:p>
        </w:tc>
        <w:tc>
          <w:tcPr>
            <w:tcW w:w="3402" w:type="dxa"/>
          </w:tcPr>
          <w:p w:rsidR="008F5162" w:rsidRDefault="008F5162" w:rsidP="009E2BF5">
            <w:r>
              <w:t>1.Оформить в альбоме лист «Носовой платок».</w:t>
            </w:r>
          </w:p>
          <w:p w:rsidR="008F5162" w:rsidRDefault="008F5162" w:rsidP="009E2BF5">
            <w:r>
              <w:t>2.Составить план работы по пошиву  носового платка.</w:t>
            </w:r>
          </w:p>
          <w:p w:rsidR="008F5162" w:rsidRPr="009E7562" w:rsidRDefault="008F5162" w:rsidP="009E2BF5">
            <w:r>
              <w:t>3.Записать в тетрадь.</w:t>
            </w:r>
          </w:p>
        </w:tc>
        <w:tc>
          <w:tcPr>
            <w:tcW w:w="1843" w:type="dxa"/>
          </w:tcPr>
          <w:p w:rsidR="008F5162" w:rsidRPr="009E7562" w:rsidRDefault="008F5162" w:rsidP="00C632AE">
            <w:r>
              <w:t>Носовой платок.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DF7B11" w:rsidRDefault="008F5162" w:rsidP="00DF7B11">
            <w:pPr>
              <w:jc w:val="center"/>
            </w:pPr>
            <w:r>
              <w:t>4.</w:t>
            </w:r>
          </w:p>
        </w:tc>
        <w:tc>
          <w:tcPr>
            <w:tcW w:w="1035" w:type="dxa"/>
            <w:gridSpan w:val="2"/>
          </w:tcPr>
          <w:p w:rsidR="008F5162" w:rsidRPr="00571302" w:rsidRDefault="00571302" w:rsidP="00DF7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</w:tcPr>
          <w:p w:rsidR="008F5162" w:rsidRPr="00DF7B11" w:rsidRDefault="008F5162" w:rsidP="00C632AE">
            <w:r>
              <w:t>Замётывание и застрачивание срезов платка.</w:t>
            </w:r>
          </w:p>
        </w:tc>
        <w:tc>
          <w:tcPr>
            <w:tcW w:w="4961" w:type="dxa"/>
          </w:tcPr>
          <w:p w:rsidR="008F5162" w:rsidRDefault="008F5162" w:rsidP="00DF7B11">
            <w:r>
              <w:t>1.Тренировать учащихся выполнять шов в подгибку с закрытым срезом.</w:t>
            </w:r>
          </w:p>
          <w:p w:rsidR="008F5162" w:rsidRDefault="008F5162" w:rsidP="00DF7B11">
            <w:r>
              <w:t>2. Развивать глазомер, мелкую моторику рук, двигательную память.</w:t>
            </w:r>
          </w:p>
          <w:p w:rsidR="008F5162" w:rsidRPr="00DF7B11" w:rsidRDefault="008F5162" w:rsidP="007174BF">
            <w:r>
              <w:t>3. Воспитывать самостоятельность, аккуратность и настойчивость при выполнении трудовых заданий.</w:t>
            </w:r>
          </w:p>
        </w:tc>
        <w:tc>
          <w:tcPr>
            <w:tcW w:w="3402" w:type="dxa"/>
          </w:tcPr>
          <w:p w:rsidR="008F5162" w:rsidRDefault="008F5162" w:rsidP="00C632AE">
            <w:r>
              <w:t>1.Заметать срезы платка.</w:t>
            </w:r>
          </w:p>
          <w:p w:rsidR="008F5162" w:rsidRPr="00DF7B11" w:rsidRDefault="008F5162" w:rsidP="009E2BF5">
            <w:r>
              <w:t>2.Застрочить срезы платка</w:t>
            </w:r>
          </w:p>
        </w:tc>
        <w:tc>
          <w:tcPr>
            <w:tcW w:w="1843" w:type="dxa"/>
          </w:tcPr>
          <w:p w:rsidR="008F5162" w:rsidRDefault="008F5162" w:rsidP="00C632AE">
            <w:r>
              <w:t>Заметать,</w:t>
            </w:r>
          </w:p>
          <w:p w:rsidR="008F5162" w:rsidRPr="00DF7B11" w:rsidRDefault="008F5162" w:rsidP="00C632AE">
            <w:r>
              <w:t>застрочить.</w:t>
            </w:r>
          </w:p>
        </w:tc>
      </w:tr>
      <w:tr w:rsidR="008F5162" w:rsidTr="00571302">
        <w:trPr>
          <w:trHeight w:val="420"/>
        </w:trPr>
        <w:tc>
          <w:tcPr>
            <w:tcW w:w="816" w:type="dxa"/>
            <w:gridSpan w:val="2"/>
          </w:tcPr>
          <w:p w:rsidR="008F5162" w:rsidRPr="00DF7B11" w:rsidRDefault="008F5162" w:rsidP="00DF7B11">
            <w:pPr>
              <w:jc w:val="center"/>
            </w:pPr>
            <w:r>
              <w:t>5.</w:t>
            </w:r>
          </w:p>
        </w:tc>
        <w:tc>
          <w:tcPr>
            <w:tcW w:w="1035" w:type="dxa"/>
            <w:gridSpan w:val="2"/>
          </w:tcPr>
          <w:p w:rsidR="008F5162" w:rsidRPr="00571302" w:rsidRDefault="00571302" w:rsidP="00DF7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</w:tcPr>
          <w:p w:rsidR="008F5162" w:rsidRDefault="008F5162" w:rsidP="00B22984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 xml:space="preserve">Обработка </w:t>
            </w:r>
            <w:r>
              <w:rPr>
                <w:color w:val="000000" w:themeColor="text1"/>
              </w:rPr>
              <w:t>углов платка.</w:t>
            </w:r>
          </w:p>
          <w:p w:rsidR="008F5162" w:rsidRPr="00BF278F" w:rsidRDefault="008F5162" w:rsidP="00B2298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Окончательная отделка платка.</w:t>
            </w:r>
          </w:p>
        </w:tc>
        <w:tc>
          <w:tcPr>
            <w:tcW w:w="4961" w:type="dxa"/>
          </w:tcPr>
          <w:p w:rsidR="008F5162" w:rsidRPr="00BF278F" w:rsidRDefault="008F5162" w:rsidP="00C632AE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>1.Закрепить у учащихся ЗУНы по выполнению шва в</w:t>
            </w:r>
            <w:r>
              <w:rPr>
                <w:color w:val="000000" w:themeColor="text1"/>
              </w:rPr>
              <w:t xml:space="preserve"> подгибку с закрытым срезом, ручных косых стежков.</w:t>
            </w:r>
          </w:p>
          <w:p w:rsidR="008F5162" w:rsidRPr="00BF278F" w:rsidRDefault="008F5162" w:rsidP="00C632AE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>2.Развивать устойчивое внимание, работать на</w:t>
            </w:r>
            <w:r>
              <w:rPr>
                <w:color w:val="000000" w:themeColor="text1"/>
              </w:rPr>
              <w:t xml:space="preserve">д развитием связной устной речи. </w:t>
            </w:r>
            <w:r>
              <w:t>Развивать зрительно-двигательную координацию, сознательную целенаправленную деятельность.</w:t>
            </w:r>
          </w:p>
          <w:p w:rsidR="008F5162" w:rsidRPr="00BF278F" w:rsidRDefault="008F5162" w:rsidP="00C632AE">
            <w:pPr>
              <w:rPr>
                <w:color w:val="000000" w:themeColor="text1"/>
              </w:rPr>
            </w:pPr>
            <w:r w:rsidRPr="00BF278F">
              <w:rPr>
                <w:color w:val="000000" w:themeColor="text1"/>
              </w:rPr>
              <w:t>3.Прививать правила культуры труда.</w:t>
            </w:r>
          </w:p>
        </w:tc>
        <w:tc>
          <w:tcPr>
            <w:tcW w:w="3402" w:type="dxa"/>
          </w:tcPr>
          <w:p w:rsidR="008F5162" w:rsidRDefault="008F5162" w:rsidP="00C632AE">
            <w:r>
              <w:t>1.Обработать углы платка косыми стежками.</w:t>
            </w:r>
          </w:p>
          <w:p w:rsidR="008F5162" w:rsidRDefault="008F5162" w:rsidP="00C632AE">
            <w:r>
              <w:t>2.Выполнить влажно-тепловую обработку платка.</w:t>
            </w:r>
          </w:p>
          <w:p w:rsidR="008F5162" w:rsidRPr="00C70317" w:rsidRDefault="008F5162" w:rsidP="00C632AE"/>
        </w:tc>
        <w:tc>
          <w:tcPr>
            <w:tcW w:w="1843" w:type="dxa"/>
          </w:tcPr>
          <w:p w:rsidR="008F5162" w:rsidRDefault="008F5162" w:rsidP="00C632AE">
            <w:r>
              <w:t>Косой стежок.</w:t>
            </w:r>
          </w:p>
          <w:p w:rsidR="008F5162" w:rsidRPr="00C70317" w:rsidRDefault="008F5162" w:rsidP="00C632AE">
            <w:r>
              <w:t>Влажно-тепловая обработка.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8A6CAB" w:rsidRDefault="008F5162" w:rsidP="00D86AF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gridSpan w:val="2"/>
          </w:tcPr>
          <w:p w:rsidR="008F5162" w:rsidRPr="00D86AF7" w:rsidRDefault="00D86AF7" w:rsidP="00C703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600" w:type="dxa"/>
            <w:gridSpan w:val="4"/>
          </w:tcPr>
          <w:p w:rsidR="008F5162" w:rsidRPr="008A6CAB" w:rsidRDefault="008F5162" w:rsidP="00C632AE">
            <w:pPr>
              <w:rPr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Ремонт одежды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7B2F32" w:rsidRDefault="008F5162" w:rsidP="007B2F32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571302" w:rsidRDefault="00571302" w:rsidP="007B2F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</w:tcPr>
          <w:p w:rsidR="008F5162" w:rsidRPr="007B2F32" w:rsidRDefault="008F5162" w:rsidP="00C632AE">
            <w:r>
              <w:t>Пришивание пуговиц на белье и одежде.</w:t>
            </w:r>
          </w:p>
        </w:tc>
        <w:tc>
          <w:tcPr>
            <w:tcW w:w="4961" w:type="dxa"/>
          </w:tcPr>
          <w:p w:rsidR="008F5162" w:rsidRDefault="008F5162" w:rsidP="007B2F32">
            <w:r>
              <w:t>1.Познакомить учащихся с назначением, видами пуговиц. Дать понятие «Фурнитура». Научить пришивать пуговицу со сквозными отверстиями на стойке.</w:t>
            </w:r>
          </w:p>
          <w:p w:rsidR="008F5162" w:rsidRDefault="008F5162" w:rsidP="007B2F32">
            <w:r>
              <w:t xml:space="preserve">2.Расширять кругозор, активизировать </w:t>
            </w:r>
            <w:r>
              <w:lastRenderedPageBreak/>
              <w:t>мыслительную деятельность, развивать целенаправленное внимание. анализирующую функцию устной речи.</w:t>
            </w:r>
          </w:p>
          <w:p w:rsidR="008F5162" w:rsidRPr="007B2F32" w:rsidRDefault="008F5162" w:rsidP="007B2F32">
            <w:r>
              <w:t>3.Воспитывать стойкий положительный интерес к предмету. Учить аккуратности, опрятности.</w:t>
            </w:r>
          </w:p>
        </w:tc>
        <w:tc>
          <w:tcPr>
            <w:tcW w:w="3402" w:type="dxa"/>
          </w:tcPr>
          <w:p w:rsidR="008F5162" w:rsidRDefault="008F5162" w:rsidP="0008136C">
            <w:r>
              <w:lastRenderedPageBreak/>
              <w:t>1.Оформить в альбоме лист «Ремонт одежды. Пуговицы».</w:t>
            </w:r>
          </w:p>
          <w:p w:rsidR="008F5162" w:rsidRDefault="008F5162" w:rsidP="0008136C">
            <w:r>
              <w:t>2.Пришить на образце пуговицу со сквозными отверстиями на стойке.</w:t>
            </w:r>
          </w:p>
          <w:p w:rsidR="008F5162" w:rsidRPr="007B2F32" w:rsidRDefault="008F5162" w:rsidP="0008136C">
            <w:r>
              <w:lastRenderedPageBreak/>
              <w:t xml:space="preserve">3.Оформить образец в альбом. </w:t>
            </w:r>
          </w:p>
        </w:tc>
        <w:tc>
          <w:tcPr>
            <w:tcW w:w="1843" w:type="dxa"/>
          </w:tcPr>
          <w:p w:rsidR="008F5162" w:rsidRPr="007B2F32" w:rsidRDefault="008F5162" w:rsidP="00043E25">
            <w:r>
              <w:lastRenderedPageBreak/>
              <w:t xml:space="preserve">Ремонт одежды, пуговица, пуговица со сквозными </w:t>
            </w:r>
            <w:r>
              <w:lastRenderedPageBreak/>
              <w:t>отверстиями.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947F7E" w:rsidRDefault="008F5162" w:rsidP="00947F7E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  <w:gridSpan w:val="2"/>
          </w:tcPr>
          <w:p w:rsidR="008F5162" w:rsidRPr="00D86AF7" w:rsidRDefault="00D86AF7" w:rsidP="00947F7E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947F7E" w:rsidRDefault="008F5162" w:rsidP="00C632AE">
            <w:r>
              <w:t>Ремонт одежды по распоровшемуся шву.</w:t>
            </w:r>
          </w:p>
        </w:tc>
        <w:tc>
          <w:tcPr>
            <w:tcW w:w="4961" w:type="dxa"/>
          </w:tcPr>
          <w:p w:rsidR="008F5162" w:rsidRDefault="008F5162" w:rsidP="00C632AE">
            <w:r>
              <w:t>1.Научить школьников выполнять ремонт одежды по распоровшемуся шву.</w:t>
            </w:r>
          </w:p>
          <w:p w:rsidR="008F5162" w:rsidRDefault="008F5162" w:rsidP="00C632AE">
            <w:r>
              <w:t>2. Работать над развитием зрительного восприятия, мелкой моторики рук. Постепенное увеличивать объем памяти.</w:t>
            </w:r>
          </w:p>
          <w:p w:rsidR="008F5162" w:rsidRPr="00947F7E" w:rsidRDefault="008F5162" w:rsidP="00C632AE">
            <w:r>
              <w:t>3.Воспитывать умение строго придерживаться трудовой дисциплины. Учить аккуратности, опрятности.</w:t>
            </w:r>
          </w:p>
        </w:tc>
        <w:tc>
          <w:tcPr>
            <w:tcW w:w="3402" w:type="dxa"/>
          </w:tcPr>
          <w:p w:rsidR="008F5162" w:rsidRDefault="008F5162" w:rsidP="00D85CC3">
            <w:r>
              <w:t>1.Выполнить ремонт одежды по распоровшемуся шву на образце.</w:t>
            </w:r>
          </w:p>
          <w:p w:rsidR="008F5162" w:rsidRPr="00A47B26" w:rsidRDefault="008F5162" w:rsidP="00D85CC3">
            <w:r>
              <w:t>2.Оформить образец в альбом.</w:t>
            </w:r>
          </w:p>
        </w:tc>
        <w:tc>
          <w:tcPr>
            <w:tcW w:w="1843" w:type="dxa"/>
          </w:tcPr>
          <w:p w:rsidR="008F5162" w:rsidRPr="00A47B26" w:rsidRDefault="008F5162" w:rsidP="00C632AE">
            <w:r>
              <w:t>Распоровшийся шов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47B26" w:rsidRDefault="008F5162" w:rsidP="00A47B26">
            <w:pPr>
              <w:jc w:val="center"/>
            </w:pPr>
            <w:r>
              <w:t>3.</w:t>
            </w:r>
          </w:p>
        </w:tc>
        <w:tc>
          <w:tcPr>
            <w:tcW w:w="1035" w:type="dxa"/>
            <w:gridSpan w:val="2"/>
          </w:tcPr>
          <w:p w:rsidR="008F5162" w:rsidRPr="00D86AF7" w:rsidRDefault="00D86AF7" w:rsidP="00A47B26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A47B26" w:rsidRDefault="008F5162" w:rsidP="00C632AE">
            <w:r>
              <w:t>Ремонт одежды по разорванному месту.</w:t>
            </w:r>
          </w:p>
        </w:tc>
        <w:tc>
          <w:tcPr>
            <w:tcW w:w="4961" w:type="dxa"/>
          </w:tcPr>
          <w:p w:rsidR="008F5162" w:rsidRDefault="008F5162" w:rsidP="00C632AE">
            <w:r>
              <w:t>1. Учить школьников выполнять различные виды ремонта одежды.Учить школьников выполнять ремонт одежды по разорванному месту. Правильно подбирать нитки в зависимости от ткани.</w:t>
            </w:r>
          </w:p>
          <w:p w:rsidR="008F5162" w:rsidRDefault="008F5162" w:rsidP="00C632AE">
            <w:r>
              <w:t>2.Работать над коррекцией и развитием произвольного внимания, а также моторно-предметной памяти.</w:t>
            </w:r>
          </w:p>
          <w:p w:rsidR="008F5162" w:rsidRPr="00A47B26" w:rsidRDefault="008F5162" w:rsidP="00497410">
            <w:r>
              <w:t>3.Воспитывать наблюдательность. организационные умения, формировать волевые компоненты.</w:t>
            </w:r>
          </w:p>
        </w:tc>
        <w:tc>
          <w:tcPr>
            <w:tcW w:w="3402" w:type="dxa"/>
          </w:tcPr>
          <w:p w:rsidR="008F5162" w:rsidRDefault="008F5162" w:rsidP="008A1075">
            <w:r>
              <w:t>1.Выполнить  ремонт одежды по разорванному месту на образце.</w:t>
            </w:r>
          </w:p>
          <w:p w:rsidR="008F5162" w:rsidRPr="00AB4E81" w:rsidRDefault="008F5162" w:rsidP="008A1075">
            <w:r>
              <w:t>2.Оформить образец в альбом.</w:t>
            </w:r>
          </w:p>
        </w:tc>
        <w:tc>
          <w:tcPr>
            <w:tcW w:w="1843" w:type="dxa"/>
          </w:tcPr>
          <w:p w:rsidR="008F5162" w:rsidRPr="00AB4E81" w:rsidRDefault="008F5162" w:rsidP="00C632AE">
            <w:r>
              <w:t>Разорванное место.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8A6CAB" w:rsidRDefault="008F5162" w:rsidP="00AB4E81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gridSpan w:val="2"/>
          </w:tcPr>
          <w:p w:rsidR="008F5162" w:rsidRPr="00D86AF7" w:rsidRDefault="00D86AF7" w:rsidP="00AB4E8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3600" w:type="dxa"/>
            <w:gridSpan w:val="4"/>
          </w:tcPr>
          <w:p w:rsidR="008F5162" w:rsidRPr="008A6CAB" w:rsidRDefault="008F5162" w:rsidP="00C632AE">
            <w:pPr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Практическое повторение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B4E81" w:rsidRDefault="008F5162" w:rsidP="00AB4E81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D86AF7" w:rsidRDefault="00D86AF7" w:rsidP="00AB4E8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</w:tcPr>
          <w:p w:rsidR="008F5162" w:rsidRPr="004242B1" w:rsidRDefault="008F5162" w:rsidP="00C632AE">
            <w:pPr>
              <w:rPr>
                <w:sz w:val="28"/>
                <w:szCs w:val="28"/>
              </w:rPr>
            </w:pPr>
            <w:r>
              <w:t>«И дивный видится узор…»</w:t>
            </w:r>
          </w:p>
        </w:tc>
        <w:tc>
          <w:tcPr>
            <w:tcW w:w="4961" w:type="dxa"/>
          </w:tcPr>
          <w:p w:rsidR="008F5162" w:rsidRDefault="008F5162" w:rsidP="00C632AE">
            <w:r>
              <w:t>1.Продолжить знакомить учащихся с русскими народными традициями. Закрепить ЗУНы по раскрою квадрата из ткани,  выполнению ручных украшающих стежков.</w:t>
            </w:r>
          </w:p>
          <w:p w:rsidR="008F5162" w:rsidRDefault="008F5162" w:rsidP="00C632AE">
            <w:r>
              <w:t>2.Развивать восприятие, память, речь. Расширять кругозор.</w:t>
            </w:r>
          </w:p>
          <w:p w:rsidR="008F5162" w:rsidRPr="00512122" w:rsidRDefault="008F5162" w:rsidP="00C632AE">
            <w:r>
              <w:t xml:space="preserve">3. Осуществлять нравственно –эстетическое воспитание Воспитывать активность, прививать умение придерживаться трудовой </w:t>
            </w:r>
            <w:r>
              <w:lastRenderedPageBreak/>
              <w:t>дисциплины.</w:t>
            </w:r>
          </w:p>
        </w:tc>
        <w:tc>
          <w:tcPr>
            <w:tcW w:w="3402" w:type="dxa"/>
          </w:tcPr>
          <w:p w:rsidR="008F5162" w:rsidRDefault="008F5162" w:rsidP="00C632AE">
            <w:r>
              <w:lastRenderedPageBreak/>
              <w:t>1. Раскроить носовой платочек.</w:t>
            </w:r>
          </w:p>
          <w:p w:rsidR="008F5162" w:rsidRPr="00512122" w:rsidRDefault="008F5162" w:rsidP="00C632AE">
            <w:r>
              <w:t>2.Оформить носовой платочек ручными украшающими стежками</w:t>
            </w:r>
          </w:p>
        </w:tc>
        <w:tc>
          <w:tcPr>
            <w:tcW w:w="1843" w:type="dxa"/>
          </w:tcPr>
          <w:p w:rsidR="008F5162" w:rsidRPr="00512122" w:rsidRDefault="008F5162" w:rsidP="00C632AE">
            <w:r>
              <w:t>Узор, оберег</w:t>
            </w:r>
          </w:p>
        </w:tc>
      </w:tr>
      <w:tr w:rsidR="008F5162" w:rsidTr="00A35349">
        <w:trPr>
          <w:trHeight w:val="2544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512122" w:rsidRDefault="008F5162" w:rsidP="00512122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D86AF7" w:rsidRDefault="00D86AF7" w:rsidP="005121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512122" w:rsidRDefault="008F5162" w:rsidP="008A1075">
            <w:r>
              <w:t>«Мастерская рукодельниц».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 xml:space="preserve">1. Продолжить знакомить учащихся с русскими народными традициями. Закрепить ЗУНы по выполнению машинного шва вподгибку с закрытым срезом. </w:t>
            </w:r>
          </w:p>
          <w:p w:rsidR="008F5162" w:rsidRDefault="008F5162" w:rsidP="00C632AE">
            <w:r>
              <w:t xml:space="preserve">2.Работать над развитием и коррекцией восприятия, словесно-логической памяти. </w:t>
            </w:r>
          </w:p>
          <w:p w:rsidR="008F5162" w:rsidRPr="00512122" w:rsidRDefault="008F5162" w:rsidP="00704011">
            <w:r>
              <w:t>3. Прививать правила культуры труда. Осуществлять нравственно-эстетическое воспитание, учить работать совместно.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Pr="00B1339E" w:rsidRDefault="008F5162" w:rsidP="00C632AE">
            <w:r>
              <w:t>Обработать срезы носового платка швом вподгибку с закрытым срезом.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B1339E" w:rsidRDefault="008F5162" w:rsidP="00C632AE">
            <w:r>
              <w:t>Рукоделие</w:t>
            </w:r>
          </w:p>
        </w:tc>
      </w:tr>
      <w:tr w:rsidR="008F5162" w:rsidTr="00571302">
        <w:trPr>
          <w:trHeight w:val="1985"/>
        </w:trPr>
        <w:tc>
          <w:tcPr>
            <w:tcW w:w="816" w:type="dxa"/>
            <w:gridSpan w:val="2"/>
          </w:tcPr>
          <w:p w:rsidR="008F5162" w:rsidRPr="00B1339E" w:rsidRDefault="008F5162" w:rsidP="00B1339E">
            <w:pPr>
              <w:jc w:val="center"/>
            </w:pPr>
            <w:r>
              <w:t>3.</w:t>
            </w:r>
          </w:p>
        </w:tc>
        <w:tc>
          <w:tcPr>
            <w:tcW w:w="1035" w:type="dxa"/>
            <w:gridSpan w:val="2"/>
          </w:tcPr>
          <w:p w:rsidR="008F5162" w:rsidRPr="00D86AF7" w:rsidRDefault="00D86AF7" w:rsidP="00B133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394" w:type="dxa"/>
          </w:tcPr>
          <w:p w:rsidR="008F5162" w:rsidRPr="00B1339E" w:rsidRDefault="008F5162" w:rsidP="008A1075">
            <w:r>
              <w:t>«Осенний переполох».</w:t>
            </w:r>
          </w:p>
        </w:tc>
        <w:tc>
          <w:tcPr>
            <w:tcW w:w="4961" w:type="dxa"/>
          </w:tcPr>
          <w:p w:rsidR="008F5162" w:rsidRPr="00980E0C" w:rsidRDefault="008F5162" w:rsidP="00C632AE">
            <w:r>
              <w:t xml:space="preserve">1.Систематизировать ЗУНы, полученные учащимися в мастерской в </w:t>
            </w:r>
            <w:r w:rsidRPr="00980E0C">
              <w:rPr>
                <w:lang w:val="en-US"/>
              </w:rPr>
              <w:t>I</w:t>
            </w:r>
            <w:r w:rsidRPr="00980E0C">
              <w:t xml:space="preserve"> четверти.</w:t>
            </w:r>
          </w:p>
          <w:p w:rsidR="008F5162" w:rsidRDefault="008F5162" w:rsidP="00C632AE">
            <w:r>
              <w:t>2.Расширять кругозор. Работать над коррекцией всех психических функций. . Вырабатывать навыки прочного запоминания.</w:t>
            </w:r>
          </w:p>
          <w:p w:rsidR="008F5162" w:rsidRPr="00B1339E" w:rsidRDefault="008F5162" w:rsidP="00980E0C">
            <w:r>
              <w:t>3.Развивать организационные умения. Осуществлять нравственно-эстетическое воспитание.</w:t>
            </w:r>
          </w:p>
        </w:tc>
        <w:tc>
          <w:tcPr>
            <w:tcW w:w="3402" w:type="dxa"/>
          </w:tcPr>
          <w:p w:rsidR="008F5162" w:rsidRPr="00B9008D" w:rsidRDefault="008F5162" w:rsidP="00C632AE">
            <w:pPr>
              <w:rPr>
                <w:b/>
              </w:rPr>
            </w:pPr>
            <w:r>
              <w:t>Выполнение теоретических и практических заданий в занимательной форме по итогам первой четверти.</w:t>
            </w:r>
          </w:p>
        </w:tc>
        <w:tc>
          <w:tcPr>
            <w:tcW w:w="1843" w:type="dxa"/>
          </w:tcPr>
          <w:p w:rsidR="008F5162" w:rsidRPr="00044620" w:rsidRDefault="008F5162" w:rsidP="00711DC6"/>
        </w:tc>
      </w:tr>
      <w:tr w:rsidR="008F5162" w:rsidTr="00571302">
        <w:tc>
          <w:tcPr>
            <w:tcW w:w="816" w:type="dxa"/>
            <w:gridSpan w:val="2"/>
          </w:tcPr>
          <w:p w:rsidR="008F5162" w:rsidRPr="008A6CAB" w:rsidRDefault="008F5162" w:rsidP="00C632AE">
            <w:pPr>
              <w:rPr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5" w:type="dxa"/>
            <w:gridSpan w:val="2"/>
          </w:tcPr>
          <w:p w:rsidR="008F5162" w:rsidRPr="008A6CAB" w:rsidRDefault="008F5162" w:rsidP="00F35ADD">
            <w:pPr>
              <w:jc w:val="center"/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00" w:type="dxa"/>
            <w:gridSpan w:val="4"/>
          </w:tcPr>
          <w:p w:rsidR="008F5162" w:rsidRPr="008A6CAB" w:rsidRDefault="008F5162" w:rsidP="00C632AE">
            <w:pPr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8F5162" w:rsidTr="00571302">
        <w:trPr>
          <w:trHeight w:val="2220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F35ADD" w:rsidRDefault="008F5162" w:rsidP="00F35ADD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F35ADD" w:rsidRDefault="008F5162" w:rsidP="00F35ADD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F35ADD" w:rsidRDefault="008F5162" w:rsidP="00C632AE">
            <w:r>
              <w:t>Выполнение на образце шва вподгибку с закрытым срезом.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1.Проверить у учащихся уровень сформированности ЗУНов по выполнению шва вподгибку с закрытым срезом.</w:t>
            </w:r>
          </w:p>
          <w:p w:rsidR="008F5162" w:rsidRDefault="008F5162" w:rsidP="00C632AE">
            <w:r>
              <w:t>2.Работать над развитием зрительно- двигательной координации, мыслительной деятельности, памяти,  самоконтроля.</w:t>
            </w:r>
          </w:p>
          <w:p w:rsidR="00571302" w:rsidRPr="00571302" w:rsidRDefault="008F5162" w:rsidP="00C632AE">
            <w:pPr>
              <w:rPr>
                <w:lang w:val="en-US"/>
              </w:rPr>
            </w:pPr>
            <w:r>
              <w:t>3,Воспитывать самостоятельность, целенаправленность в деятельности.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 Выполнить на образце шов вподгибку с закрытым срезом.</w:t>
            </w:r>
          </w:p>
          <w:p w:rsidR="008F5162" w:rsidRPr="00F35ADD" w:rsidRDefault="008F5162" w:rsidP="00C632AE">
            <w:r>
              <w:t>2.Оформить образец в альбом.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Самоконтроль</w:t>
            </w:r>
          </w:p>
          <w:p w:rsidR="008F5162" w:rsidRPr="00113B47" w:rsidRDefault="008F5162" w:rsidP="00C632AE"/>
        </w:tc>
      </w:tr>
      <w:tr w:rsidR="00571302" w:rsidTr="00571302">
        <w:trPr>
          <w:trHeight w:val="270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571302" w:rsidRDefault="00D86AF7" w:rsidP="00F35ADD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571302" w:rsidRDefault="00D86AF7" w:rsidP="00F35ADD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571302" w:rsidRDefault="00D86AF7" w:rsidP="00C632AE">
            <w:r>
              <w:t>Пришивание на образце пуговицы со сквозными отверстиями на стойке.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D86AF7" w:rsidRDefault="00D86AF7" w:rsidP="00D86AF7">
            <w:r>
              <w:t>1.Проверить у школьников уровень сформированности ЗУНов по теме «Ремонт одежды».</w:t>
            </w:r>
          </w:p>
          <w:p w:rsidR="00D86AF7" w:rsidRDefault="00D86AF7" w:rsidP="00D86AF7">
            <w:r>
              <w:t>2.Работать над развитием  и коррекцией высших психических функций, развивать навыки самоконтроля.</w:t>
            </w:r>
          </w:p>
          <w:p w:rsidR="00571302" w:rsidRDefault="00D86AF7" w:rsidP="00D86AF7">
            <w:r>
              <w:t xml:space="preserve">3.Воспитывать самостоятельность в трудовой </w:t>
            </w:r>
            <w:r>
              <w:lastRenderedPageBreak/>
              <w:t>деятельности.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86AF7" w:rsidRDefault="00D86AF7" w:rsidP="00D86AF7">
            <w:r>
              <w:lastRenderedPageBreak/>
              <w:t>1.Пришить на образце пуговицу со сквозными отверстиями на стойке.</w:t>
            </w:r>
          </w:p>
          <w:p w:rsidR="00571302" w:rsidRDefault="00D86AF7" w:rsidP="00D86AF7">
            <w:r>
              <w:t>2.Оформить образец в альбом.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71302" w:rsidRPr="00D86AF7" w:rsidRDefault="00D86AF7" w:rsidP="00C632AE">
            <w:r>
              <w:t>П</w:t>
            </w:r>
            <w:r>
              <w:rPr>
                <w:lang w:val="en-US"/>
              </w:rPr>
              <w:t>уговица</w:t>
            </w:r>
          </w:p>
        </w:tc>
      </w:tr>
      <w:tr w:rsidR="008F5162" w:rsidTr="00571302">
        <w:trPr>
          <w:trHeight w:val="267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8A6CAB" w:rsidRDefault="008F5162" w:rsidP="00113B4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lastRenderedPageBreak/>
              <w:t>VII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8A6CAB" w:rsidRDefault="008F5162" w:rsidP="00113B4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36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5162" w:rsidRPr="008A6CAB" w:rsidRDefault="008F5162" w:rsidP="00C632AE">
            <w:pPr>
              <w:rPr>
                <w:b/>
                <w:sz w:val="28"/>
                <w:szCs w:val="28"/>
              </w:rPr>
            </w:pPr>
            <w:r w:rsidRPr="008A6CAB"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</w:tr>
      <w:tr w:rsidR="008F5162" w:rsidTr="00571302">
        <w:trPr>
          <w:trHeight w:val="27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113B47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F70739" w:rsidP="00113B47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rPr>
                <w:lang w:val="en-US"/>
              </w:rPr>
              <w:t>Итоговое занятие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1.Подвести итоги самостоятельной работы и итоги работы учащихся за четверть. Подготовить рабочие места и рабочие коробки ко 2-ой четверти.</w:t>
            </w:r>
          </w:p>
          <w:p w:rsidR="008F5162" w:rsidRDefault="008F5162" w:rsidP="00C632AE">
            <w:r>
              <w:t>2.Развивать высшие психические функции. Расширять кругозор, словарь.</w:t>
            </w:r>
          </w:p>
          <w:p w:rsidR="008F5162" w:rsidRDefault="008F5162" w:rsidP="00C632AE">
            <w:r>
              <w:t>3.Формировать личностные компоненты. Учить коллективным формам общения.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8A6CAB">
            <w:r>
              <w:t>1.Подведение итогов.</w:t>
            </w:r>
          </w:p>
          <w:p w:rsidR="008F5162" w:rsidRDefault="008F5162" w:rsidP="008A6CAB">
            <w:r>
              <w:t>2.Подготовка мастерской к новой четверти.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Pr="00113B47" w:rsidRDefault="008F5162" w:rsidP="00C632AE"/>
        </w:tc>
      </w:tr>
      <w:tr w:rsidR="008F5162" w:rsidTr="00571302">
        <w:tc>
          <w:tcPr>
            <w:tcW w:w="816" w:type="dxa"/>
            <w:gridSpan w:val="2"/>
          </w:tcPr>
          <w:p w:rsidR="008F5162" w:rsidRDefault="008F5162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:rsidR="008F5162" w:rsidRPr="00B9008D" w:rsidRDefault="008F5162" w:rsidP="00B9008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42</w:t>
            </w:r>
          </w:p>
        </w:tc>
        <w:tc>
          <w:tcPr>
            <w:tcW w:w="13600" w:type="dxa"/>
            <w:gridSpan w:val="4"/>
          </w:tcPr>
          <w:p w:rsidR="008F5162" w:rsidRDefault="008F5162" w:rsidP="00C632AE">
            <w:pPr>
              <w:rPr>
                <w:sz w:val="28"/>
                <w:szCs w:val="28"/>
              </w:rPr>
            </w:pPr>
            <w:r>
              <w:rPr>
                <w:b/>
                <w:sz w:val="36"/>
                <w:szCs w:val="36"/>
                <w:lang w:val="en-US"/>
              </w:rPr>
              <w:t>II</w:t>
            </w:r>
            <w:r w:rsidRPr="00E73D78">
              <w:rPr>
                <w:b/>
                <w:sz w:val="36"/>
                <w:szCs w:val="36"/>
              </w:rPr>
              <w:t xml:space="preserve"> четверть.</w:t>
            </w:r>
          </w:p>
        </w:tc>
      </w:tr>
      <w:tr w:rsidR="008F5162" w:rsidTr="00571302">
        <w:trPr>
          <w:trHeight w:val="40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0870A6" w:rsidRDefault="008F5162" w:rsidP="00B9008D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0870A6" w:rsidRDefault="008F5162" w:rsidP="00B9008D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600" w:type="dxa"/>
            <w:gridSpan w:val="4"/>
            <w:tcBorders>
              <w:bottom w:val="single" w:sz="4" w:space="0" w:color="auto"/>
            </w:tcBorders>
          </w:tcPr>
          <w:p w:rsidR="008F5162" w:rsidRPr="000870A6" w:rsidRDefault="008F5162" w:rsidP="00C632AE">
            <w:pPr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Вводное занятие.</w:t>
            </w:r>
          </w:p>
        </w:tc>
      </w:tr>
      <w:tr w:rsidR="008F5162" w:rsidTr="00571302">
        <w:trPr>
          <w:trHeight w:val="420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B9008D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Default="008F5162" w:rsidP="00B9008D">
            <w:pPr>
              <w:jc w:val="center"/>
              <w:rPr>
                <w:b/>
                <w:sz w:val="32"/>
                <w:szCs w:val="32"/>
              </w:rPr>
            </w:pPr>
            <w:r>
              <w:t>1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Pr="00E73D78" w:rsidRDefault="008F5162" w:rsidP="00C632AE">
            <w:pPr>
              <w:rPr>
                <w:b/>
                <w:sz w:val="32"/>
                <w:szCs w:val="32"/>
              </w:rPr>
            </w:pPr>
            <w:r>
              <w:t>Вводное занятие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1.Познакомить школьников с планом работы на вторую четверть.</w:t>
            </w:r>
          </w:p>
          <w:p w:rsidR="008F5162" w:rsidRDefault="008F5162" w:rsidP="00C632AE">
            <w:r>
              <w:t>2. Активизировать познавательную деятельность учащихся.</w:t>
            </w:r>
          </w:p>
          <w:p w:rsidR="008F5162" w:rsidRDefault="008F5162" w:rsidP="00C632AE">
            <w:r>
              <w:t>3. Воспитывать элементарную творческую активность, умение работать в коллективе.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1.Урок-викторина «Путешествие в страну мастеров».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Мастер.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0870A6" w:rsidRDefault="008F5162" w:rsidP="00B9008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870A6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  <w:gridSpan w:val="2"/>
          </w:tcPr>
          <w:p w:rsidR="008F5162" w:rsidRPr="000870A6" w:rsidRDefault="008F5162" w:rsidP="00B9008D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3600" w:type="dxa"/>
            <w:gridSpan w:val="4"/>
          </w:tcPr>
          <w:p w:rsidR="008F5162" w:rsidRPr="000870A6" w:rsidRDefault="008F5162" w:rsidP="00C632AE">
            <w:pPr>
              <w:rPr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Работа с тканью</w:t>
            </w:r>
          </w:p>
        </w:tc>
      </w:tr>
      <w:tr w:rsidR="008F5162" w:rsidTr="00A35349">
        <w:trPr>
          <w:trHeight w:val="3124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2133B6" w:rsidRDefault="008F5162" w:rsidP="002133B6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2133B6" w:rsidRDefault="00D86AF7" w:rsidP="002133B6">
            <w:pPr>
              <w:jc w:val="center"/>
            </w:pPr>
            <w:r>
              <w:t>3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2133B6" w:rsidRDefault="008F5162" w:rsidP="00C632AE">
            <w:r>
              <w:t>Мешочек для хранения работ. План работы по пошиву мешочка.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7252D0">
            <w:r>
              <w:t>1.Расширять представления учащихся о разнообразии швейных изделий. Познакомить с назначением мешочка для хранения работ, видами, тканями для  пошива мешочка. Учить школьников планировать работу.</w:t>
            </w:r>
          </w:p>
          <w:p w:rsidR="008F5162" w:rsidRDefault="008F5162" w:rsidP="007252D0">
            <w:r>
              <w:t xml:space="preserve">2.Работать над коррекцией и развитием восприятия, внимания. Развивать глазомер, мелкую моторику рук. </w:t>
            </w:r>
          </w:p>
          <w:p w:rsidR="008F5162" w:rsidRPr="002133B6" w:rsidRDefault="008F5162" w:rsidP="007252D0">
            <w:r>
              <w:t>3.Воспитывать последовательность и аккуратность в работе.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7252D0">
            <w:r>
              <w:t>1. Оформить в альбоме лист «Мешочек для хранения работ».</w:t>
            </w:r>
          </w:p>
          <w:p w:rsidR="008F5162" w:rsidRPr="00D76051" w:rsidRDefault="008F5162" w:rsidP="007252D0">
            <w:r>
              <w:t>2.Составить план работы по пошиву мешочка.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D76051" w:rsidRDefault="008F5162" w:rsidP="00C632AE">
            <w:r>
              <w:t>Мешочек для хранения работ.</w:t>
            </w:r>
          </w:p>
        </w:tc>
      </w:tr>
      <w:tr w:rsidR="008F5162" w:rsidTr="00571302">
        <w:trPr>
          <w:trHeight w:val="300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2133B6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Default="00D86AF7" w:rsidP="002133B6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Раскрой и отделка мешочка.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861959">
            <w:r>
              <w:t>1. Тренировать школьников работать с ножницами, закреплять умения и навыки по выполнению украшающих стежков.</w:t>
            </w:r>
          </w:p>
          <w:p w:rsidR="008F5162" w:rsidRDefault="008F5162" w:rsidP="00861959">
            <w:r>
              <w:t xml:space="preserve"> 2.Развивать умение переключать внимание, </w:t>
            </w:r>
            <w:r>
              <w:lastRenderedPageBreak/>
              <w:t>развивать глазомер, мелкую моторику рук, формировать ручную умелость, развивать двигательную память, мыслительные операции.</w:t>
            </w:r>
          </w:p>
          <w:p w:rsidR="008F5162" w:rsidRDefault="008F5162" w:rsidP="00861959">
            <w:r>
              <w:t>3.Воспитывать аккуратность, умение правильно организовать своё рабочее место и себя в момент выполнения задания.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861959">
            <w:r>
              <w:lastRenderedPageBreak/>
              <w:t>1.Раскроить деталь мешочка.</w:t>
            </w:r>
          </w:p>
          <w:p w:rsidR="008F5162" w:rsidRDefault="008F5162" w:rsidP="00861959">
            <w:r>
              <w:t>2.Отделать деталь украшающими стежками.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Раскрой, крой, отделка.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096E9A" w:rsidRDefault="008F5162" w:rsidP="00096E9A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gridSpan w:val="2"/>
          </w:tcPr>
          <w:p w:rsidR="008F5162" w:rsidRPr="00096E9A" w:rsidRDefault="00D86AF7" w:rsidP="00096E9A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096E9A" w:rsidRDefault="008F5162" w:rsidP="00C632AE">
            <w:r>
              <w:t>Обработка боковых срезов мешочка.</w:t>
            </w:r>
          </w:p>
        </w:tc>
        <w:tc>
          <w:tcPr>
            <w:tcW w:w="4961" w:type="dxa"/>
          </w:tcPr>
          <w:p w:rsidR="008F5162" w:rsidRDefault="008F5162" w:rsidP="00C632AE">
            <w:r>
              <w:t xml:space="preserve">1.Закрепить у школьников ЗУНы по выполнению машинного стачного шва и ручного обмёточного петельного стежка. </w:t>
            </w:r>
          </w:p>
          <w:p w:rsidR="008F5162" w:rsidRDefault="008F5162" w:rsidP="00900746">
            <w:r>
              <w:t>2.Развивать зрительно – двигательную координацию,  активное внимание, наблюдательность.</w:t>
            </w:r>
          </w:p>
          <w:p w:rsidR="008F5162" w:rsidRPr="00096E9A" w:rsidRDefault="008F5162" w:rsidP="00C632AE">
            <w:r>
              <w:t>3.Воспитывать  личностные качества (усидчивость, выдержку), работать над темпом и качеством работы.</w:t>
            </w:r>
          </w:p>
        </w:tc>
        <w:tc>
          <w:tcPr>
            <w:tcW w:w="3402" w:type="dxa"/>
          </w:tcPr>
          <w:p w:rsidR="008F5162" w:rsidRDefault="008F5162" w:rsidP="00C632AE">
            <w:r>
              <w:t>1. Стачать боковые срезы мешочка.</w:t>
            </w:r>
          </w:p>
          <w:p w:rsidR="008F5162" w:rsidRPr="00096E9A" w:rsidRDefault="008F5162" w:rsidP="00C632AE">
            <w:r>
              <w:t>2.Обметать боковые срезы мешочка петельными стежками.</w:t>
            </w:r>
          </w:p>
        </w:tc>
        <w:tc>
          <w:tcPr>
            <w:tcW w:w="1843" w:type="dxa"/>
          </w:tcPr>
          <w:p w:rsidR="008F5162" w:rsidRPr="00096E9A" w:rsidRDefault="008F5162" w:rsidP="00C632AE">
            <w:r>
              <w:t>Обтачать.</w:t>
            </w:r>
          </w:p>
        </w:tc>
      </w:tr>
      <w:tr w:rsidR="008F5162" w:rsidTr="00A35349">
        <w:trPr>
          <w:trHeight w:val="1963"/>
        </w:trPr>
        <w:tc>
          <w:tcPr>
            <w:tcW w:w="816" w:type="dxa"/>
            <w:gridSpan w:val="2"/>
          </w:tcPr>
          <w:p w:rsidR="008F5162" w:rsidRPr="002D1579" w:rsidRDefault="008F5162" w:rsidP="002D1579">
            <w:pPr>
              <w:jc w:val="center"/>
            </w:pPr>
            <w:r>
              <w:t>4.</w:t>
            </w:r>
          </w:p>
        </w:tc>
        <w:tc>
          <w:tcPr>
            <w:tcW w:w="1035" w:type="dxa"/>
            <w:gridSpan w:val="2"/>
          </w:tcPr>
          <w:p w:rsidR="008F5162" w:rsidRPr="002D1579" w:rsidRDefault="00A35349" w:rsidP="002D1579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2D1579" w:rsidRDefault="008F5162" w:rsidP="00C632AE">
            <w:r>
              <w:t>Обработка верхнего среза мешочка. Окончательная отделка мешочка.</w:t>
            </w:r>
          </w:p>
        </w:tc>
        <w:tc>
          <w:tcPr>
            <w:tcW w:w="4961" w:type="dxa"/>
          </w:tcPr>
          <w:p w:rsidR="008F5162" w:rsidRDefault="008F5162" w:rsidP="00555077">
            <w:r>
              <w:t>1.Закрепить у школьников ЗУНы по выполнению шва вподгибку с закрытым срезом, отделке мешочка.</w:t>
            </w:r>
          </w:p>
          <w:p w:rsidR="008F5162" w:rsidRDefault="008F5162" w:rsidP="00555077">
            <w:pPr>
              <w:shd w:val="clear" w:color="auto" w:fill="FFFFFF"/>
            </w:pPr>
            <w:r>
              <w:t>2. Развивать глазомер, мелкую моторику рук. Развивать зрительную память и внимание;</w:t>
            </w:r>
          </w:p>
          <w:p w:rsidR="008F5162" w:rsidRDefault="008F5162" w:rsidP="00555077">
            <w:r>
              <w:t xml:space="preserve">3.Воспитывать последовательность и </w:t>
            </w:r>
          </w:p>
          <w:p w:rsidR="008F5162" w:rsidRPr="002013A4" w:rsidRDefault="008F5162" w:rsidP="00555077">
            <w:r>
              <w:t>аккуратность в работе.</w:t>
            </w:r>
          </w:p>
        </w:tc>
        <w:tc>
          <w:tcPr>
            <w:tcW w:w="3402" w:type="dxa"/>
          </w:tcPr>
          <w:p w:rsidR="008F5162" w:rsidRDefault="008F5162" w:rsidP="006A16FF">
            <w:r>
              <w:t>1 Обработать верхний среза мешочка швом вподгибку с закрытым срезом.</w:t>
            </w:r>
          </w:p>
          <w:p w:rsidR="008F5162" w:rsidRDefault="008F5162" w:rsidP="006A16FF">
            <w:r>
              <w:t xml:space="preserve">2.Продёрнуть тесьму. </w:t>
            </w:r>
          </w:p>
          <w:p w:rsidR="008F5162" w:rsidRDefault="008F5162" w:rsidP="006A16FF">
            <w:r>
              <w:t>3.Выполнить.окончательную отделку мешочка.</w:t>
            </w:r>
          </w:p>
          <w:p w:rsidR="008F5162" w:rsidRPr="006F0A42" w:rsidRDefault="008F5162" w:rsidP="00BD30E4"/>
        </w:tc>
        <w:tc>
          <w:tcPr>
            <w:tcW w:w="1843" w:type="dxa"/>
          </w:tcPr>
          <w:p w:rsidR="008F5162" w:rsidRPr="006F0A42" w:rsidRDefault="008F5162" w:rsidP="00C632AE">
            <w:r>
              <w:t>Тесьма.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2D1579" w:rsidRDefault="008F5162" w:rsidP="002D1579">
            <w:pPr>
              <w:jc w:val="center"/>
            </w:pPr>
            <w:r>
              <w:t>5.</w:t>
            </w:r>
          </w:p>
        </w:tc>
        <w:tc>
          <w:tcPr>
            <w:tcW w:w="1035" w:type="dxa"/>
            <w:gridSpan w:val="2"/>
          </w:tcPr>
          <w:p w:rsidR="008F5162" w:rsidRPr="002D1579" w:rsidRDefault="00A35349" w:rsidP="002D1579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2D1579" w:rsidRDefault="008F5162" w:rsidP="00C7439D">
            <w:r>
              <w:t>Прихватка для горячего.</w:t>
            </w:r>
          </w:p>
        </w:tc>
        <w:tc>
          <w:tcPr>
            <w:tcW w:w="4961" w:type="dxa"/>
          </w:tcPr>
          <w:p w:rsidR="008F5162" w:rsidRDefault="008F5162" w:rsidP="00C632AE">
            <w:r>
              <w:t>1.Познакомить  школьников  с  назначением, видами прихваток, материалами, используемыми для их изготовления.</w:t>
            </w:r>
          </w:p>
          <w:p w:rsidR="008F5162" w:rsidRDefault="008F5162" w:rsidP="00C91B3B">
            <w:r>
              <w:t>2. Расширять кругозор, активизировать  познавательную деятельность.</w:t>
            </w:r>
          </w:p>
          <w:p w:rsidR="008F5162" w:rsidRPr="006F0A42" w:rsidRDefault="008F5162" w:rsidP="00C91B3B">
            <w:r>
              <w:t>3.Воспитывать настойчивость, последовательность и аккуратность в работе, прививать интерес к труду.</w:t>
            </w:r>
          </w:p>
        </w:tc>
        <w:tc>
          <w:tcPr>
            <w:tcW w:w="3402" w:type="dxa"/>
          </w:tcPr>
          <w:p w:rsidR="008F5162" w:rsidRDefault="008F5162" w:rsidP="00C91B3B">
            <w:r>
              <w:t>1. Оформить в альбоме лист «Прихватка».</w:t>
            </w:r>
          </w:p>
          <w:p w:rsidR="008F5162" w:rsidRPr="00442E29" w:rsidRDefault="008F5162" w:rsidP="00C91B3B">
            <w:r>
              <w:t>2.Составить план работы по пошиву прихватки.</w:t>
            </w:r>
          </w:p>
        </w:tc>
        <w:tc>
          <w:tcPr>
            <w:tcW w:w="1843" w:type="dxa"/>
          </w:tcPr>
          <w:p w:rsidR="008F5162" w:rsidRPr="00442E29" w:rsidRDefault="008F5162" w:rsidP="00C632AE">
            <w:r>
              <w:t>Прихватка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2D1579" w:rsidRDefault="008F5162" w:rsidP="002D1579">
            <w:pPr>
              <w:jc w:val="center"/>
            </w:pPr>
            <w:r>
              <w:t>6.</w:t>
            </w:r>
          </w:p>
        </w:tc>
        <w:tc>
          <w:tcPr>
            <w:tcW w:w="1035" w:type="dxa"/>
            <w:gridSpan w:val="2"/>
          </w:tcPr>
          <w:p w:rsidR="008F5162" w:rsidRPr="002D1579" w:rsidRDefault="00A35349" w:rsidP="002D1579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2D1579" w:rsidRDefault="008F5162" w:rsidP="00C632AE">
            <w:r>
              <w:t>Замётывание срезов деталей прихватки.</w:t>
            </w:r>
          </w:p>
        </w:tc>
        <w:tc>
          <w:tcPr>
            <w:tcW w:w="4961" w:type="dxa"/>
          </w:tcPr>
          <w:p w:rsidR="008F5162" w:rsidRDefault="008F5162" w:rsidP="00C632AE">
            <w:r>
              <w:t>1.Учить школьников замётывать срезы.</w:t>
            </w:r>
          </w:p>
          <w:p w:rsidR="008F5162" w:rsidRDefault="008F5162" w:rsidP="00C632AE">
            <w:r>
              <w:t>2.Работать над развитием зрительного и тактильного восприятия, развивать мыслительные операции.</w:t>
            </w:r>
          </w:p>
          <w:p w:rsidR="008F5162" w:rsidRPr="00442E29" w:rsidRDefault="008F5162" w:rsidP="00C91B3B">
            <w:r>
              <w:lastRenderedPageBreak/>
              <w:t>3. Прививать правила культуры труда,.</w:t>
            </w:r>
          </w:p>
        </w:tc>
        <w:tc>
          <w:tcPr>
            <w:tcW w:w="3402" w:type="dxa"/>
          </w:tcPr>
          <w:p w:rsidR="008F5162" w:rsidRPr="00EC3104" w:rsidRDefault="008F5162" w:rsidP="00C632AE">
            <w:r>
              <w:lastRenderedPageBreak/>
              <w:t>Замётать срезы деталей прихватки.</w:t>
            </w:r>
          </w:p>
        </w:tc>
        <w:tc>
          <w:tcPr>
            <w:tcW w:w="1843" w:type="dxa"/>
          </w:tcPr>
          <w:p w:rsidR="008F5162" w:rsidRPr="00EC3104" w:rsidRDefault="008F5162" w:rsidP="00C632AE">
            <w:r>
              <w:t>Замётывание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2D1579" w:rsidRDefault="008F5162" w:rsidP="002D1579">
            <w:pPr>
              <w:jc w:val="center"/>
            </w:pPr>
            <w:r>
              <w:lastRenderedPageBreak/>
              <w:t>7.</w:t>
            </w:r>
          </w:p>
        </w:tc>
        <w:tc>
          <w:tcPr>
            <w:tcW w:w="1035" w:type="dxa"/>
            <w:gridSpan w:val="2"/>
          </w:tcPr>
          <w:p w:rsidR="008F5162" w:rsidRPr="002D1579" w:rsidRDefault="00A35349" w:rsidP="002D1579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2D1579" w:rsidRDefault="008F5162" w:rsidP="00C632AE">
            <w:r>
              <w:t>Соединение деталей прихватки смёточными стежками.</w:t>
            </w:r>
          </w:p>
        </w:tc>
        <w:tc>
          <w:tcPr>
            <w:tcW w:w="4961" w:type="dxa"/>
          </w:tcPr>
          <w:p w:rsidR="008F5162" w:rsidRDefault="008F5162" w:rsidP="00D71D17">
            <w:r>
              <w:t>1. Тренировать учащихся шитью по закруглённым срезам.</w:t>
            </w:r>
          </w:p>
          <w:p w:rsidR="008F5162" w:rsidRDefault="008F5162" w:rsidP="00D71D17">
            <w:r>
              <w:t>2.Работать над развитием и коррекцией всех видов восприятия, планирующей функцией речи, двигательной памяти.</w:t>
            </w:r>
          </w:p>
          <w:p w:rsidR="008F5162" w:rsidRPr="00EC3104" w:rsidRDefault="008F5162" w:rsidP="00D71D17">
            <w:r>
              <w:t>3.Воспитывать целенаправленность и последовательность в деятельности.</w:t>
            </w:r>
          </w:p>
        </w:tc>
        <w:tc>
          <w:tcPr>
            <w:tcW w:w="3402" w:type="dxa"/>
          </w:tcPr>
          <w:p w:rsidR="008F5162" w:rsidRPr="00EC3104" w:rsidRDefault="008F5162" w:rsidP="009C0CB3">
            <w:r>
              <w:t>Соединить детали прихватки смёточными стежками.</w:t>
            </w:r>
          </w:p>
        </w:tc>
        <w:tc>
          <w:tcPr>
            <w:tcW w:w="1843" w:type="dxa"/>
          </w:tcPr>
          <w:p w:rsidR="008F5162" w:rsidRDefault="008F5162" w:rsidP="00C632AE">
            <w:r>
              <w:t>Смётывание,</w:t>
            </w:r>
          </w:p>
          <w:p w:rsidR="008F5162" w:rsidRPr="00EC3104" w:rsidRDefault="008F5162" w:rsidP="00C632AE">
            <w:r>
              <w:t>смёточные стежки.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2D1579" w:rsidRDefault="008F5162" w:rsidP="002D1579">
            <w:pPr>
              <w:jc w:val="center"/>
            </w:pPr>
            <w:r>
              <w:t>8.</w:t>
            </w:r>
          </w:p>
        </w:tc>
        <w:tc>
          <w:tcPr>
            <w:tcW w:w="1035" w:type="dxa"/>
            <w:gridSpan w:val="2"/>
          </w:tcPr>
          <w:p w:rsidR="008F5162" w:rsidRPr="002D1579" w:rsidRDefault="00A35349" w:rsidP="002D1579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2D1579" w:rsidRDefault="008F5162" w:rsidP="00C632AE">
            <w:r>
              <w:t>Соединение деталей прихватки накладным швом.</w:t>
            </w:r>
          </w:p>
        </w:tc>
        <w:tc>
          <w:tcPr>
            <w:tcW w:w="4961" w:type="dxa"/>
          </w:tcPr>
          <w:p w:rsidR="008F5162" w:rsidRDefault="008F5162" w:rsidP="00684566">
            <w:r>
              <w:t>1. Тренировать учащихся шитью по закруглённым срезам на швейной машине.</w:t>
            </w:r>
          </w:p>
          <w:p w:rsidR="008F5162" w:rsidRDefault="008F5162" w:rsidP="00684566">
            <w:r>
              <w:t>2.Развивать зрительно-двигательную координацию, формировать обще трудовые умения.</w:t>
            </w:r>
          </w:p>
          <w:p w:rsidR="008F5162" w:rsidRPr="00EC3104" w:rsidRDefault="008F5162" w:rsidP="00684566">
            <w:r>
              <w:t>3.Воспитывать терпение, настойчивость, усидчивость, сознательную целенаправленную деятельность, умение организовать себя в момент выполнения задания.</w:t>
            </w:r>
          </w:p>
        </w:tc>
        <w:tc>
          <w:tcPr>
            <w:tcW w:w="3402" w:type="dxa"/>
          </w:tcPr>
          <w:p w:rsidR="008F5162" w:rsidRPr="00BF7D38" w:rsidRDefault="008F5162" w:rsidP="009C0CB3">
            <w:r>
              <w:t>Соединить  детали прихватки накладным швом.</w:t>
            </w:r>
          </w:p>
        </w:tc>
        <w:tc>
          <w:tcPr>
            <w:tcW w:w="1843" w:type="dxa"/>
          </w:tcPr>
          <w:p w:rsidR="008F5162" w:rsidRPr="00DC2D05" w:rsidRDefault="008F5162" w:rsidP="00C632AE">
            <w:r>
              <w:t>Стачивание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DC2D05" w:rsidRDefault="008F5162" w:rsidP="00DC2D05">
            <w:pPr>
              <w:jc w:val="center"/>
            </w:pPr>
            <w:r>
              <w:t>9.</w:t>
            </w:r>
          </w:p>
        </w:tc>
        <w:tc>
          <w:tcPr>
            <w:tcW w:w="1035" w:type="dxa"/>
            <w:gridSpan w:val="2"/>
          </w:tcPr>
          <w:p w:rsidR="008F5162" w:rsidRPr="00DC2D05" w:rsidRDefault="00A35349" w:rsidP="00DC2D05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DC2D05" w:rsidRDefault="008F5162" w:rsidP="00C632AE">
            <w:r>
              <w:t>Отделка прихватки тесьмой. Окончательная отделка.</w:t>
            </w:r>
          </w:p>
        </w:tc>
        <w:tc>
          <w:tcPr>
            <w:tcW w:w="4961" w:type="dxa"/>
          </w:tcPr>
          <w:p w:rsidR="008F5162" w:rsidRDefault="008F5162" w:rsidP="00C632AE">
            <w:r>
              <w:t>1.Учить школьников украшать изделия отделочными материалами.</w:t>
            </w:r>
          </w:p>
          <w:p w:rsidR="008F5162" w:rsidRDefault="008F5162" w:rsidP="00487791">
            <w:r>
              <w:t xml:space="preserve"> 2.Формировать устойчивую произвольную целенаправленную деятельность. Учить сосредотачиваться на задании длительное время, доводить начатую работу до конца, развивать глазомер.</w:t>
            </w:r>
          </w:p>
          <w:p w:rsidR="008F5162" w:rsidRPr="00DC2D05" w:rsidRDefault="008F5162" w:rsidP="00B3114A">
            <w:r>
              <w:t>3.Воспитывать физическую и психическую выносливость, усидчивость.</w:t>
            </w:r>
          </w:p>
        </w:tc>
        <w:tc>
          <w:tcPr>
            <w:tcW w:w="3402" w:type="dxa"/>
          </w:tcPr>
          <w:p w:rsidR="008F5162" w:rsidRDefault="008F5162" w:rsidP="00487791">
            <w:r>
              <w:t xml:space="preserve">1.Отделать прихватку тесьмой. </w:t>
            </w:r>
          </w:p>
          <w:p w:rsidR="008F5162" w:rsidRPr="00EC4B5F" w:rsidRDefault="008F5162" w:rsidP="00487791">
            <w:r>
              <w:t>2.Выполнить окончательную отделку.</w:t>
            </w:r>
          </w:p>
        </w:tc>
        <w:tc>
          <w:tcPr>
            <w:tcW w:w="1843" w:type="dxa"/>
          </w:tcPr>
          <w:p w:rsidR="008F5162" w:rsidRPr="00EC4B5F" w:rsidRDefault="008F5162" w:rsidP="00C632AE">
            <w:r>
              <w:t>Отделка, тесьма.</w:t>
            </w:r>
          </w:p>
        </w:tc>
      </w:tr>
      <w:tr w:rsidR="008F5162" w:rsidTr="00571302">
        <w:trPr>
          <w:trHeight w:val="476"/>
        </w:trPr>
        <w:tc>
          <w:tcPr>
            <w:tcW w:w="816" w:type="dxa"/>
            <w:gridSpan w:val="2"/>
          </w:tcPr>
          <w:p w:rsidR="008F5162" w:rsidRPr="000870A6" w:rsidRDefault="008F5162" w:rsidP="00EC4B5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870A6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  <w:gridSpan w:val="2"/>
          </w:tcPr>
          <w:p w:rsidR="008F5162" w:rsidRPr="000870A6" w:rsidRDefault="008F5162" w:rsidP="00EC4B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600" w:type="dxa"/>
            <w:gridSpan w:val="4"/>
          </w:tcPr>
          <w:p w:rsidR="008F5162" w:rsidRPr="000870A6" w:rsidRDefault="008F5162" w:rsidP="00C632AE">
            <w:pPr>
              <w:rPr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Ремонт одежды</w:t>
            </w:r>
          </w:p>
        </w:tc>
      </w:tr>
      <w:tr w:rsidR="008F5162" w:rsidTr="00571302">
        <w:trPr>
          <w:trHeight w:val="399"/>
        </w:trPr>
        <w:tc>
          <w:tcPr>
            <w:tcW w:w="816" w:type="dxa"/>
            <w:gridSpan w:val="2"/>
          </w:tcPr>
          <w:p w:rsidR="008F5162" w:rsidRDefault="008F5162" w:rsidP="00EC4B5F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Default="00A35349" w:rsidP="00EC4B5F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Default="008F5162" w:rsidP="00C632AE">
            <w:r>
              <w:t>Вешалка к одежде.</w:t>
            </w:r>
          </w:p>
        </w:tc>
        <w:tc>
          <w:tcPr>
            <w:tcW w:w="4961" w:type="dxa"/>
          </w:tcPr>
          <w:p w:rsidR="008F5162" w:rsidRDefault="008F5162" w:rsidP="00881055">
            <w:r>
              <w:t>1.Ознакомить школьников с видами ремонта одежды.</w:t>
            </w:r>
          </w:p>
          <w:p w:rsidR="008F5162" w:rsidRDefault="008F5162" w:rsidP="00881055">
            <w:r>
              <w:t>2.Расширять кругозор. Активизировать познавательную деятельность.</w:t>
            </w:r>
          </w:p>
          <w:p w:rsidR="00A35349" w:rsidRDefault="008F5162" w:rsidP="00881055">
            <w:r>
              <w:t>3.Формировать навыки целенаправленной деятельности.</w:t>
            </w:r>
          </w:p>
        </w:tc>
        <w:tc>
          <w:tcPr>
            <w:tcW w:w="3402" w:type="dxa"/>
          </w:tcPr>
          <w:p w:rsidR="008F5162" w:rsidRDefault="008F5162" w:rsidP="00E4269E">
            <w:r>
              <w:t>1. Изготовить вешалку.</w:t>
            </w:r>
          </w:p>
          <w:p w:rsidR="008F5162" w:rsidRPr="008C4796" w:rsidRDefault="008F5162" w:rsidP="00E4269E">
            <w:r>
              <w:t>2.Соединить с изделием.</w:t>
            </w:r>
          </w:p>
        </w:tc>
        <w:tc>
          <w:tcPr>
            <w:tcW w:w="1843" w:type="dxa"/>
          </w:tcPr>
          <w:p w:rsidR="008F5162" w:rsidRDefault="008F5162" w:rsidP="00C632AE">
            <w:r>
              <w:t>Ремонт одежды, вешалка.</w:t>
            </w:r>
          </w:p>
        </w:tc>
      </w:tr>
      <w:tr w:rsidR="008F5162" w:rsidTr="00571302">
        <w:trPr>
          <w:trHeight w:val="420"/>
        </w:trPr>
        <w:tc>
          <w:tcPr>
            <w:tcW w:w="816" w:type="dxa"/>
            <w:gridSpan w:val="2"/>
          </w:tcPr>
          <w:p w:rsidR="008F5162" w:rsidRDefault="008F5162" w:rsidP="00EC4B5F">
            <w:pPr>
              <w:jc w:val="center"/>
            </w:pPr>
            <w:r>
              <w:lastRenderedPageBreak/>
              <w:t>2.</w:t>
            </w:r>
          </w:p>
        </w:tc>
        <w:tc>
          <w:tcPr>
            <w:tcW w:w="1035" w:type="dxa"/>
            <w:gridSpan w:val="2"/>
          </w:tcPr>
          <w:p w:rsidR="008F5162" w:rsidRDefault="00A35349" w:rsidP="00EC4B5F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Default="008F5162" w:rsidP="00C632AE">
            <w:r>
              <w:t>Заплата в виде аппликации.</w:t>
            </w:r>
          </w:p>
        </w:tc>
        <w:tc>
          <w:tcPr>
            <w:tcW w:w="4961" w:type="dxa"/>
          </w:tcPr>
          <w:p w:rsidR="008F5162" w:rsidRDefault="008F5162" w:rsidP="00881055">
            <w:r>
              <w:t>1.Учить школьников выполнять ремонт одежды.</w:t>
            </w:r>
          </w:p>
          <w:p w:rsidR="008F5162" w:rsidRDefault="008F5162" w:rsidP="00881055">
            <w:r>
              <w:t>2.Развивать целевую сторону деятельности. Формировать умения работать по словесной и письменной инструкции</w:t>
            </w:r>
          </w:p>
          <w:p w:rsidR="008F5162" w:rsidRDefault="008F5162" w:rsidP="00881055">
            <w:r>
              <w:t>3.Учить придерживаться трудовой дисциплины.</w:t>
            </w:r>
          </w:p>
        </w:tc>
        <w:tc>
          <w:tcPr>
            <w:tcW w:w="3402" w:type="dxa"/>
          </w:tcPr>
          <w:p w:rsidR="008F5162" w:rsidRDefault="008F5162" w:rsidP="00881055">
            <w:r>
              <w:t>1.Выполнитьзаплату в виде аппликации на образце.</w:t>
            </w:r>
          </w:p>
          <w:p w:rsidR="008F5162" w:rsidRPr="008C4796" w:rsidRDefault="008F5162" w:rsidP="00881055">
            <w:r>
              <w:t>2.Оформить образец в альбом.</w:t>
            </w:r>
          </w:p>
        </w:tc>
        <w:tc>
          <w:tcPr>
            <w:tcW w:w="1843" w:type="dxa"/>
          </w:tcPr>
          <w:p w:rsidR="008F5162" w:rsidRDefault="008F5162" w:rsidP="00C632AE">
            <w:r>
              <w:t>Заплата, аппликация.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0870A6" w:rsidRDefault="008F5162" w:rsidP="00A35349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gridSpan w:val="2"/>
          </w:tcPr>
          <w:p w:rsidR="008F5162" w:rsidRPr="000870A6" w:rsidRDefault="008F5162" w:rsidP="00C6503D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00" w:type="dxa"/>
            <w:gridSpan w:val="4"/>
          </w:tcPr>
          <w:p w:rsidR="008F5162" w:rsidRPr="000870A6" w:rsidRDefault="008F5162" w:rsidP="00C632AE">
            <w:pPr>
              <w:rPr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8F5162" w:rsidTr="00A35349">
        <w:trPr>
          <w:trHeight w:val="2556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6C2EA4" w:rsidRDefault="008F5162" w:rsidP="006C2EA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6C2EA4" w:rsidRDefault="008F5162" w:rsidP="006C2EA4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6C2EA4" w:rsidRDefault="008F5162" w:rsidP="00C7439D">
            <w:r>
              <w:t>Обработка вешалки и соединение её с изделием.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1.Проверить у учащихся уровень сформированности ЗУНов по теме</w:t>
            </w:r>
          </w:p>
          <w:p w:rsidR="008F5162" w:rsidRDefault="008F5162" w:rsidP="00C632AE">
            <w:r>
              <w:t>«Ремонт одежды».</w:t>
            </w:r>
          </w:p>
          <w:p w:rsidR="008F5162" w:rsidRDefault="008F5162" w:rsidP="00C632AE">
            <w:r>
              <w:t>2.Коррегировать произвольное внимание, работать над развитием мыслительной деятельности, навыков самоконтроля.</w:t>
            </w:r>
          </w:p>
          <w:p w:rsidR="008F5162" w:rsidRPr="006C2EA4" w:rsidRDefault="008F5162" w:rsidP="00B653CD">
            <w:r>
              <w:t>3. Воспитывать аккуратность, последовательность в работе. Учить соблюдать правила техники безопасности</w:t>
            </w:r>
            <w:r w:rsidR="00A35349">
              <w:t>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8E757C">
            <w:r>
              <w:t>1Обработать вешалку.</w:t>
            </w:r>
          </w:p>
          <w:p w:rsidR="008F5162" w:rsidRDefault="008F5162" w:rsidP="008E757C">
            <w:r>
              <w:t>2.Втачать вешалку в шов вподгибку с закрытым срезом.</w:t>
            </w:r>
          </w:p>
          <w:p w:rsidR="008F5162" w:rsidRPr="006C2EA4" w:rsidRDefault="008F5162" w:rsidP="008E757C">
            <w:r>
              <w:t>3. Оформить образец в альбом.</w:t>
            </w:r>
          </w:p>
          <w:p w:rsidR="008F5162" w:rsidRPr="006C2EA4" w:rsidRDefault="008F5162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Default="008F5162" w:rsidP="00C632AE">
            <w:pPr>
              <w:rPr>
                <w:sz w:val="28"/>
                <w:szCs w:val="28"/>
              </w:rPr>
            </w:pPr>
          </w:p>
        </w:tc>
      </w:tr>
      <w:tr w:rsidR="008F5162" w:rsidTr="00571302">
        <w:trPr>
          <w:trHeight w:val="183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870A6" w:rsidRDefault="008F5162" w:rsidP="006C2EA4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870A6" w:rsidRDefault="008F5162" w:rsidP="006C2EA4">
            <w:pPr>
              <w:jc w:val="center"/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5162" w:rsidRPr="000870A6" w:rsidRDefault="008F5162" w:rsidP="00C632AE">
            <w:pPr>
              <w:rPr>
                <w:b/>
                <w:sz w:val="28"/>
                <w:szCs w:val="28"/>
              </w:rPr>
            </w:pPr>
            <w:r w:rsidRPr="000870A6"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</w:tr>
      <w:tr w:rsidR="008F5162" w:rsidTr="00571302">
        <w:trPr>
          <w:trHeight w:val="24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6C2EA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F70739" w:rsidP="006C2EA4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7439D">
            <w:r>
              <w:rPr>
                <w:lang w:val="en-US"/>
              </w:rPr>
              <w:t>Итоговое занятие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0870A6">
            <w:r>
              <w:t>1.Подвести итоги самостоятельной работы и итоги работы учащихся за четверть.</w:t>
            </w:r>
          </w:p>
          <w:p w:rsidR="008F5162" w:rsidRDefault="008F5162" w:rsidP="000870A6">
            <w:r>
              <w:t xml:space="preserve">2.Развивать высшие психические функции. </w:t>
            </w:r>
          </w:p>
          <w:p w:rsidR="008F5162" w:rsidRDefault="008F5162" w:rsidP="000870A6">
            <w:r>
              <w:t>3.Формировать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0870A6">
            <w:r>
              <w:t>1.Подведение итогов.</w:t>
            </w:r>
          </w:p>
          <w:p w:rsidR="008F5162" w:rsidRDefault="008F5162" w:rsidP="000870A6">
            <w:r>
              <w:t>2.Подготовка мастерской к новой четверти.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pPr>
              <w:rPr>
                <w:sz w:val="28"/>
                <w:szCs w:val="28"/>
              </w:rPr>
            </w:pPr>
          </w:p>
        </w:tc>
      </w:tr>
      <w:tr w:rsidR="008F5162" w:rsidTr="00571302">
        <w:tc>
          <w:tcPr>
            <w:tcW w:w="816" w:type="dxa"/>
            <w:gridSpan w:val="2"/>
          </w:tcPr>
          <w:p w:rsidR="008F5162" w:rsidRDefault="008F5162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:rsidR="008F5162" w:rsidRPr="00AC546A" w:rsidRDefault="008F5162" w:rsidP="00C6503D">
            <w:pPr>
              <w:jc w:val="center"/>
              <w:rPr>
                <w:b/>
                <w:sz w:val="32"/>
                <w:szCs w:val="32"/>
              </w:rPr>
            </w:pPr>
            <w:r w:rsidRPr="00AC546A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13600" w:type="dxa"/>
            <w:gridSpan w:val="4"/>
          </w:tcPr>
          <w:p w:rsidR="008F5162" w:rsidRPr="00AC546A" w:rsidRDefault="008F5162" w:rsidP="00C632AE">
            <w:pPr>
              <w:rPr>
                <w:sz w:val="32"/>
                <w:szCs w:val="32"/>
              </w:rPr>
            </w:pPr>
            <w:r w:rsidRPr="00AC546A">
              <w:rPr>
                <w:b/>
                <w:sz w:val="32"/>
                <w:szCs w:val="32"/>
                <w:lang w:val="en-US"/>
              </w:rPr>
              <w:t>III</w:t>
            </w:r>
            <w:r w:rsidRPr="00AC546A">
              <w:rPr>
                <w:b/>
                <w:sz w:val="32"/>
                <w:szCs w:val="32"/>
              </w:rPr>
              <w:t xml:space="preserve"> </w:t>
            </w:r>
            <w:r w:rsidRPr="00AC546A">
              <w:rPr>
                <w:b/>
                <w:sz w:val="32"/>
                <w:szCs w:val="32"/>
                <w:lang w:val="en-US"/>
              </w:rPr>
              <w:t>четверть</w:t>
            </w:r>
          </w:p>
        </w:tc>
      </w:tr>
      <w:tr w:rsidR="008F5162" w:rsidTr="00571302">
        <w:trPr>
          <w:trHeight w:val="40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AC546A" w:rsidRDefault="008F5162" w:rsidP="00AC461B">
            <w:pPr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AC546A" w:rsidRDefault="008F5162" w:rsidP="00AC461B">
            <w:pPr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600" w:type="dxa"/>
            <w:gridSpan w:val="4"/>
            <w:tcBorders>
              <w:bottom w:val="single" w:sz="4" w:space="0" w:color="auto"/>
            </w:tcBorders>
          </w:tcPr>
          <w:p w:rsidR="008F5162" w:rsidRPr="00AC546A" w:rsidRDefault="008F5162" w:rsidP="00C632AE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Вводное занятие.</w:t>
            </w:r>
          </w:p>
        </w:tc>
      </w:tr>
      <w:tr w:rsidR="008F5162" w:rsidTr="00A35349">
        <w:trPr>
          <w:trHeight w:val="1989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AC461B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Default="008F5162" w:rsidP="00AC461B">
            <w:pPr>
              <w:jc w:val="center"/>
              <w:rPr>
                <w:b/>
                <w:sz w:val="32"/>
                <w:szCs w:val="32"/>
              </w:rPr>
            </w:pPr>
            <w:r>
              <w:t>1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Default="008F5162" w:rsidP="00C632AE">
            <w:pPr>
              <w:rPr>
                <w:b/>
                <w:sz w:val="32"/>
                <w:szCs w:val="32"/>
              </w:rPr>
            </w:pPr>
            <w:r>
              <w:t>Вводное занятие.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1.Познакомить учащихся с задачами и планом работы на третью четверть. Повторить правила техники безопасности.</w:t>
            </w:r>
          </w:p>
          <w:p w:rsidR="008F5162" w:rsidRDefault="008F5162" w:rsidP="00C632AE">
            <w:r>
              <w:t>2.Расширять кругозор. Активизировать познавательную деятельность.</w:t>
            </w:r>
          </w:p>
          <w:p w:rsidR="008F5162" w:rsidRDefault="008F5162" w:rsidP="00C632AE">
            <w:r>
              <w:t>3.Воспитывать интерес к учёбе,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1.Инструктаж по технике безопасности.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Техника безопасности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C546A" w:rsidRDefault="008F5162" w:rsidP="00AC461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  <w:gridSpan w:val="2"/>
          </w:tcPr>
          <w:p w:rsidR="008F5162" w:rsidRPr="00AC546A" w:rsidRDefault="008F5162" w:rsidP="00AC46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600" w:type="dxa"/>
            <w:gridSpan w:val="4"/>
          </w:tcPr>
          <w:p w:rsidR="008F5162" w:rsidRPr="00AC546A" w:rsidRDefault="008F5162" w:rsidP="00C7439D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Бытовая швейная машина с ножным приводом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DC4374" w:rsidRDefault="008F5162" w:rsidP="00DC437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DC4374" w:rsidRDefault="00A35349" w:rsidP="00DC4374">
            <w:pPr>
              <w:jc w:val="center"/>
            </w:pPr>
            <w:r>
              <w:t>3</w:t>
            </w:r>
          </w:p>
        </w:tc>
        <w:tc>
          <w:tcPr>
            <w:tcW w:w="3394" w:type="dxa"/>
          </w:tcPr>
          <w:p w:rsidR="008F5162" w:rsidRPr="00DC4374" w:rsidRDefault="008F5162" w:rsidP="005C675F">
            <w:r>
              <w:t xml:space="preserve">Бытовая швейная машина с </w:t>
            </w:r>
            <w:r>
              <w:lastRenderedPageBreak/>
              <w:t>ножным приводом.</w:t>
            </w:r>
          </w:p>
        </w:tc>
        <w:tc>
          <w:tcPr>
            <w:tcW w:w="4961" w:type="dxa"/>
          </w:tcPr>
          <w:p w:rsidR="008F5162" w:rsidRDefault="008F5162" w:rsidP="00C632AE">
            <w:r>
              <w:lastRenderedPageBreak/>
              <w:t xml:space="preserve">1.Расширять представление учащихся о </w:t>
            </w:r>
            <w:r>
              <w:lastRenderedPageBreak/>
              <w:t>швейных машинах.</w:t>
            </w:r>
          </w:p>
          <w:p w:rsidR="008F5162" w:rsidRDefault="008F5162" w:rsidP="00C632AE">
            <w:r>
              <w:t>2.Работать над развитием и коррекцией мыслительной деятельности, операций анализа, синтеза. Развивать речевую активность.</w:t>
            </w:r>
          </w:p>
          <w:p w:rsidR="008F5162" w:rsidRPr="00DC4374" w:rsidRDefault="008F5162" w:rsidP="00B653CD">
            <w:r>
              <w:t>3.Воспитывать усидчивость.</w:t>
            </w:r>
          </w:p>
        </w:tc>
        <w:tc>
          <w:tcPr>
            <w:tcW w:w="3402" w:type="dxa"/>
          </w:tcPr>
          <w:p w:rsidR="008F5162" w:rsidRDefault="008F5162" w:rsidP="00C632AE">
            <w:r>
              <w:lastRenderedPageBreak/>
              <w:t xml:space="preserve">1.Тренировочные упражнения </w:t>
            </w:r>
            <w:r>
              <w:lastRenderedPageBreak/>
              <w:t>по заправке верхней и нижней нитей.</w:t>
            </w:r>
          </w:p>
          <w:p w:rsidR="008F5162" w:rsidRPr="00287B9B" w:rsidRDefault="008F5162" w:rsidP="00C632AE">
            <w:r>
              <w:t>2. Практическая работа. Выполнение пробных строчек.</w:t>
            </w:r>
          </w:p>
        </w:tc>
        <w:tc>
          <w:tcPr>
            <w:tcW w:w="1843" w:type="dxa"/>
          </w:tcPr>
          <w:p w:rsidR="008F5162" w:rsidRPr="00287B9B" w:rsidRDefault="008F5162" w:rsidP="00DD3AE2">
            <w:r>
              <w:lastRenderedPageBreak/>
              <w:t xml:space="preserve">Швейная </w:t>
            </w:r>
            <w:r>
              <w:lastRenderedPageBreak/>
              <w:t>машина с ножным приводом.</w:t>
            </w:r>
          </w:p>
        </w:tc>
      </w:tr>
      <w:tr w:rsidR="008F5162" w:rsidTr="00A35349">
        <w:trPr>
          <w:trHeight w:val="2294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2F66A4" w:rsidRDefault="008F5162" w:rsidP="002F66A4">
            <w:pPr>
              <w:jc w:val="center"/>
            </w:pPr>
            <w:r>
              <w:lastRenderedPageBreak/>
              <w:t>2..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2F66A4" w:rsidRDefault="00A35349" w:rsidP="002F66A4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2F66A4" w:rsidRDefault="008F5162" w:rsidP="00C632AE">
            <w:r>
              <w:t>Электроутюги. Влажно-тепловая обработка.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FA35C2">
            <w:r>
              <w:t>1.Ознакомить  учащихся с устройством электроутюгов, правилами безопасной работы с ними.</w:t>
            </w:r>
          </w:p>
          <w:p w:rsidR="008F5162" w:rsidRDefault="008F5162" w:rsidP="00FA35C2">
            <w:r>
              <w:t>2.Работать над коррекцией и развитием зрительного, тактильного восприятия, мыслительной деятельности. Расширять кругозор, активизировать словарь.</w:t>
            </w:r>
          </w:p>
          <w:p w:rsidR="008F5162" w:rsidRPr="00FA35C2" w:rsidRDefault="008F5162" w:rsidP="00FA35C2">
            <w:r>
              <w:t>3.Прививать этические нормы поведения.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1.Оформить в альбоме лист «Электрический утюг».</w:t>
            </w:r>
          </w:p>
          <w:p w:rsidR="008F5162" w:rsidRPr="00142AD0" w:rsidRDefault="008F5162" w:rsidP="00C632AE">
            <w:r>
              <w:t>2. Записать правила техники безопасности при работе с утюгом.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142AD0" w:rsidRDefault="008F5162" w:rsidP="00AA74EE">
            <w:r>
              <w:t>Электрический утюг, влажно-тепловая обработка.</w:t>
            </w:r>
          </w:p>
        </w:tc>
      </w:tr>
      <w:tr w:rsidR="008F5162" w:rsidTr="00571302">
        <w:trPr>
          <w:trHeight w:val="210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Pr="00AC546A" w:rsidRDefault="008F5162" w:rsidP="002F66A4">
            <w:pPr>
              <w:jc w:val="center"/>
              <w:rPr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Pr="00AC546A" w:rsidRDefault="008F5162" w:rsidP="002F66A4">
            <w:pPr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1</w:t>
            </w:r>
            <w:r w:rsidR="001E043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600" w:type="dxa"/>
            <w:gridSpan w:val="4"/>
            <w:tcBorders>
              <w:top w:val="single" w:sz="4" w:space="0" w:color="auto"/>
            </w:tcBorders>
          </w:tcPr>
          <w:p w:rsidR="008F5162" w:rsidRPr="00AC546A" w:rsidRDefault="008F5162" w:rsidP="00C072C7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Построение чертежа изделия в натуральную величину.</w:t>
            </w:r>
          </w:p>
          <w:p w:rsidR="008F5162" w:rsidRPr="00AC546A" w:rsidRDefault="008F5162" w:rsidP="00AA74EE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 xml:space="preserve">Шитьё на швейной машине по прямым срезам ткани. </w:t>
            </w:r>
          </w:p>
        </w:tc>
      </w:tr>
      <w:tr w:rsidR="008F5162" w:rsidTr="001E0432">
        <w:trPr>
          <w:trHeight w:val="1896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3B5FD5" w:rsidRDefault="008F5162" w:rsidP="003B5FD5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3B5FD5" w:rsidRDefault="001E0432" w:rsidP="003B5FD5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3B5FD5" w:rsidRDefault="008F5162" w:rsidP="00C632AE">
            <w:r>
              <w:t>Сведения о тканях.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1.Расширять у учащихся представление о тканях.</w:t>
            </w:r>
          </w:p>
          <w:p w:rsidR="008F5162" w:rsidRDefault="008F5162" w:rsidP="00C632AE">
            <w:r>
              <w:t>2.Работать над развитием всех видов восприятия, работать над коррекцией и развитием смысловой памяти.</w:t>
            </w:r>
          </w:p>
          <w:p w:rsidR="008F5162" w:rsidRPr="003B5FD5" w:rsidRDefault="008F5162" w:rsidP="00C632AE">
            <w:r>
              <w:t>3.Воспитывать настойчивость, терпение во время выполнения задания.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DD3AE2">
            <w:r>
              <w:t>1.Определить на ткани кромку, долевые и поперечные нити.</w:t>
            </w:r>
          </w:p>
          <w:p w:rsidR="008F5162" w:rsidRPr="00D900BD" w:rsidRDefault="008F5162" w:rsidP="00DD3AE2">
            <w:r>
              <w:t>2.Определить лицевую и изнаночную стороны тканей.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F5457F" w:rsidRDefault="008F5162" w:rsidP="0047778C">
            <w:r>
              <w:t>Кромка, долевые и поперечные нити.</w:t>
            </w:r>
          </w:p>
        </w:tc>
      </w:tr>
      <w:tr w:rsidR="008F5162" w:rsidTr="0098475F">
        <w:trPr>
          <w:trHeight w:val="220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F5457F" w:rsidRDefault="008F5162" w:rsidP="00F5457F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F5457F" w:rsidRDefault="00A35349" w:rsidP="00F5457F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F5457F" w:rsidRDefault="008F5162" w:rsidP="00C632AE">
            <w:r>
              <w:t>Салфетка.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1.Ознакомить школьников с назначением, формой, размерами салфеток, тканями, используемыми для их пошива.</w:t>
            </w:r>
          </w:p>
          <w:p w:rsidR="008F5162" w:rsidRDefault="008F5162" w:rsidP="00C632AE">
            <w:r>
              <w:t xml:space="preserve">2.Расширять кругозор, активизировать познавательную деятельность. Развивать высшие психические функции, </w:t>
            </w:r>
          </w:p>
          <w:p w:rsidR="0098475F" w:rsidRPr="00F5457F" w:rsidRDefault="008F5162" w:rsidP="0047778C">
            <w:r>
              <w:t>3.Воспитывать интерес к занятиям, формировать личностные компоненты.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47778C">
            <w:r>
              <w:t>1.Оформить в альбоме лист «Салфетка».</w:t>
            </w:r>
          </w:p>
          <w:p w:rsidR="008F5162" w:rsidRPr="00D55DD3" w:rsidRDefault="008F5162" w:rsidP="0047778C">
            <w:r>
              <w:t>2.Подобрать коллекцию тканей, Оформить в альбом.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D55DD3" w:rsidRDefault="008F5162" w:rsidP="00C632AE">
            <w:r>
              <w:t>Салфетка.</w:t>
            </w:r>
          </w:p>
        </w:tc>
      </w:tr>
      <w:tr w:rsidR="0098475F" w:rsidTr="0098475F">
        <w:trPr>
          <w:trHeight w:val="285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98475F" w:rsidRDefault="0098475F" w:rsidP="00F5457F">
            <w:pPr>
              <w:jc w:val="center"/>
            </w:pPr>
            <w:r>
              <w:t>3.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98475F" w:rsidRDefault="0098475F" w:rsidP="00F5457F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98475F" w:rsidRDefault="0098475F" w:rsidP="00C632AE">
            <w:r>
              <w:t>Построение чертежа, изготовление выкройки и раскрой салфетки.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98475F" w:rsidRDefault="0098475F" w:rsidP="0098475F">
            <w:r>
              <w:t>1.Учить школьников строить чертёж, изготавливать выкройку, раскраивать деталь салфетки.</w:t>
            </w:r>
          </w:p>
          <w:p w:rsidR="0098475F" w:rsidRDefault="0098475F" w:rsidP="0098475F">
            <w:r>
              <w:t xml:space="preserve">2.Коррегировать внимание (переключать </w:t>
            </w:r>
            <w:r>
              <w:lastRenderedPageBreak/>
              <w:t>внимание, увеличивать объём внимания), учить ориентироваться в задании.</w:t>
            </w:r>
          </w:p>
          <w:p w:rsidR="0098475F" w:rsidRDefault="0098475F" w:rsidP="0098475F">
            <w:r>
              <w:t>3. Развивать навыки самоконтроля, усидчивость. Воспитывать умение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75F" w:rsidRDefault="0098475F" w:rsidP="0098475F">
            <w:r>
              <w:lastRenderedPageBreak/>
              <w:t>1. Построить чертеж салфетки.</w:t>
            </w:r>
          </w:p>
          <w:p w:rsidR="0098475F" w:rsidRDefault="0098475F" w:rsidP="0098475F">
            <w:r>
              <w:t>2. Изготовить выкройку салфетки, проверить её.</w:t>
            </w:r>
          </w:p>
          <w:p w:rsidR="0098475F" w:rsidRDefault="0098475F" w:rsidP="0098475F">
            <w:r>
              <w:t xml:space="preserve">3. Раскроить деталь салфетки </w:t>
            </w:r>
            <w:r>
              <w:lastRenderedPageBreak/>
              <w:t>и подготовить её к обработке.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8475F" w:rsidRDefault="0098475F" w:rsidP="00C632AE">
            <w:r>
              <w:lastRenderedPageBreak/>
              <w:t>Чертёж, выкройка, крой, деталь.</w:t>
            </w:r>
          </w:p>
        </w:tc>
      </w:tr>
      <w:tr w:rsidR="008F5162" w:rsidTr="00571302">
        <w:trPr>
          <w:trHeight w:val="765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F5457F">
            <w:pPr>
              <w:jc w:val="center"/>
            </w:pPr>
            <w:r>
              <w:lastRenderedPageBreak/>
              <w:t>4.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Default="008F5162" w:rsidP="00F5457F">
            <w:pPr>
              <w:jc w:val="center"/>
            </w:pPr>
            <w:r>
              <w:t>6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Обработка срезов салфетки. Окончательная отделка салфетки.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1.Тренировать школьников выполнять шов вподгибку с закрытым срезом и косые обмёточные стежки.</w:t>
            </w:r>
          </w:p>
          <w:p w:rsidR="008F5162" w:rsidRDefault="008F5162" w:rsidP="00C632AE">
            <w:r>
              <w:t>2.Развивать активное внимание, наблюдательность, целенаправленность в работе.</w:t>
            </w:r>
          </w:p>
          <w:p w:rsidR="008F5162" w:rsidRDefault="008F5162" w:rsidP="00C632AE">
            <w: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1.Обработать прямой угол на образце из бумаги.</w:t>
            </w:r>
          </w:p>
          <w:p w:rsidR="008F5162" w:rsidRDefault="008F5162" w:rsidP="00C632AE">
            <w:r>
              <w:t>2.Обработать срезы салфетки.</w:t>
            </w:r>
          </w:p>
          <w:p w:rsidR="008F5162" w:rsidRDefault="008F5162" w:rsidP="00C632AE">
            <w:r>
              <w:t>3.Отутюжить изделие.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Отделка</w:t>
            </w:r>
          </w:p>
        </w:tc>
      </w:tr>
      <w:tr w:rsidR="008F5162" w:rsidTr="00571302">
        <w:trPr>
          <w:trHeight w:val="33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AC546A" w:rsidRDefault="008F5162" w:rsidP="00B60F11">
            <w:pPr>
              <w:jc w:val="center"/>
              <w:rPr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AC546A" w:rsidRDefault="00A35349" w:rsidP="00B60F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5162" w:rsidRPr="00AC546A" w:rsidRDefault="008F5162" w:rsidP="00C632AE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Двойной шов</w:t>
            </w:r>
          </w:p>
        </w:tc>
      </w:tr>
      <w:tr w:rsidR="008F5162" w:rsidTr="00571302">
        <w:trPr>
          <w:trHeight w:val="43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B60F11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A35349" w:rsidP="00B60F11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B60F11">
            <w:r>
              <w:t>Двойной шов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 xml:space="preserve">1.Познакомить учащихся с конструкцией, применением двойного шва. Учить выполнять двойной шов. </w:t>
            </w:r>
          </w:p>
          <w:p w:rsidR="008F5162" w:rsidRDefault="008F5162" w:rsidP="00C632AE">
            <w:r>
              <w:t>2.Развивать осмысленное дифференцированное восприятие, произвольное внимание, речевую активность.</w:t>
            </w:r>
          </w:p>
          <w:p w:rsidR="008F5162" w:rsidRDefault="008F5162" w:rsidP="00C764D2">
            <w:r>
              <w:t xml:space="preserve">3.Учить управлять своими реакциями.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203098">
            <w:r>
              <w:t>1.Выполнить двойной шов на образце.</w:t>
            </w:r>
          </w:p>
          <w:p w:rsidR="008F5162" w:rsidRDefault="008F5162" w:rsidP="00203098">
            <w:r>
              <w:t>2.Оформить образец в альбом.</w:t>
            </w:r>
          </w:p>
          <w:p w:rsidR="008F5162" w:rsidRDefault="008F5162" w:rsidP="00203098"/>
          <w:p w:rsidR="008F5162" w:rsidRDefault="008F5162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203098">
            <w:r>
              <w:t>Двойной шов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C546A" w:rsidRDefault="008F5162" w:rsidP="00571302">
            <w:pPr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035" w:type="dxa"/>
            <w:gridSpan w:val="2"/>
          </w:tcPr>
          <w:p w:rsidR="008F5162" w:rsidRPr="00AC546A" w:rsidRDefault="008F5162" w:rsidP="00AE42F2">
            <w:pPr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1</w:t>
            </w:r>
            <w:r w:rsidR="001E043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3600" w:type="dxa"/>
            <w:gridSpan w:val="4"/>
          </w:tcPr>
          <w:p w:rsidR="008F5162" w:rsidRPr="00AC546A" w:rsidRDefault="008F5162" w:rsidP="00C632AE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Построение чертежа по заданным размерам. Пошив однодетального изделия с применением двойного шва.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E42F2" w:rsidRDefault="008F5162" w:rsidP="00AE42F2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AE42F2" w:rsidRDefault="001E0432" w:rsidP="00AE42F2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AE42F2" w:rsidRDefault="008F5162" w:rsidP="00BC63DB">
            <w:r>
              <w:t>Наволочка с клапаном. Виды тканей. Отделка.</w:t>
            </w:r>
          </w:p>
        </w:tc>
        <w:tc>
          <w:tcPr>
            <w:tcW w:w="4961" w:type="dxa"/>
          </w:tcPr>
          <w:p w:rsidR="008F5162" w:rsidRDefault="008F5162" w:rsidP="00C632AE">
            <w:r>
              <w:t>1.Формировать у учащихся представления о постельном белье.</w:t>
            </w:r>
          </w:p>
          <w:p w:rsidR="008F5162" w:rsidRDefault="008F5162" w:rsidP="00C632AE">
            <w:r>
              <w:t>2. Развивать наблюдательность, зрительную память, планирующую и регулирующую функции речи.</w:t>
            </w:r>
          </w:p>
          <w:p w:rsidR="008F5162" w:rsidRPr="00C00CE2" w:rsidRDefault="008F5162" w:rsidP="00C632AE">
            <w:r>
              <w:t>3.Воспитывать аккуратность и последовательность в работе, прививать правила культуры труда.</w:t>
            </w:r>
          </w:p>
        </w:tc>
        <w:tc>
          <w:tcPr>
            <w:tcW w:w="3402" w:type="dxa"/>
          </w:tcPr>
          <w:p w:rsidR="008F5162" w:rsidRDefault="008F5162" w:rsidP="00C632AE">
            <w:r>
              <w:t>1.Оформить в альбоме лист «Наволочка».</w:t>
            </w:r>
          </w:p>
          <w:p w:rsidR="008F5162" w:rsidRPr="007E0787" w:rsidRDefault="008F5162" w:rsidP="00C632AE">
            <w:r>
              <w:t>2.Подобрать коллекцию тканей, Оформить в альбом.</w:t>
            </w:r>
          </w:p>
        </w:tc>
        <w:tc>
          <w:tcPr>
            <w:tcW w:w="1843" w:type="dxa"/>
          </w:tcPr>
          <w:p w:rsidR="008F5162" w:rsidRPr="007E0787" w:rsidRDefault="008F5162" w:rsidP="00C632AE">
            <w:r>
              <w:t>Наволочка с клапаном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E42F2" w:rsidRDefault="008F5162" w:rsidP="00AE42F2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</w:tcPr>
          <w:p w:rsidR="008F5162" w:rsidRPr="00AE42F2" w:rsidRDefault="008F5162" w:rsidP="00AE42F2">
            <w:pPr>
              <w:jc w:val="center"/>
            </w:pPr>
            <w:r>
              <w:t>6</w:t>
            </w:r>
          </w:p>
        </w:tc>
        <w:tc>
          <w:tcPr>
            <w:tcW w:w="3394" w:type="dxa"/>
          </w:tcPr>
          <w:p w:rsidR="008F5162" w:rsidRPr="00AE42F2" w:rsidRDefault="008F5162" w:rsidP="00C632AE">
            <w:r>
              <w:t>Построение чертежа, изготовление выкройки, раскрой детали наволочки.</w:t>
            </w:r>
          </w:p>
        </w:tc>
        <w:tc>
          <w:tcPr>
            <w:tcW w:w="4961" w:type="dxa"/>
          </w:tcPr>
          <w:p w:rsidR="008F5162" w:rsidRDefault="008F5162" w:rsidP="00C632AE">
            <w:r>
              <w:t>1.Развивать у учащихся ЗУНы  по построению чертежей, изготовлению выкроек. Учить рациональному крою.</w:t>
            </w:r>
          </w:p>
          <w:p w:rsidR="008F5162" w:rsidRDefault="008F5162" w:rsidP="00AC2E70">
            <w:r>
              <w:t xml:space="preserve">2.Развивать мыслительные операции, развивать зрительно-двигательную </w:t>
            </w:r>
            <w:r>
              <w:lastRenderedPageBreak/>
              <w:t>координацию</w:t>
            </w:r>
          </w:p>
          <w:p w:rsidR="008F5162" w:rsidRPr="007E0787" w:rsidRDefault="008F5162" w:rsidP="00AC2E70">
            <w:r>
              <w:t>3.Воспитывать настойчивость, последовательность в работе.</w:t>
            </w:r>
          </w:p>
        </w:tc>
        <w:tc>
          <w:tcPr>
            <w:tcW w:w="3402" w:type="dxa"/>
          </w:tcPr>
          <w:p w:rsidR="008F5162" w:rsidRDefault="008F5162" w:rsidP="00B3114A">
            <w:r>
              <w:lastRenderedPageBreak/>
              <w:t>1.Построить чертёж наволочки.</w:t>
            </w:r>
          </w:p>
          <w:p w:rsidR="008F5162" w:rsidRDefault="008F5162" w:rsidP="00B3114A">
            <w:r>
              <w:t>2. Изготовить выкройку наволочки, проверить её.</w:t>
            </w:r>
          </w:p>
          <w:p w:rsidR="008F5162" w:rsidRPr="00C50847" w:rsidRDefault="008F5162" w:rsidP="00B3114A">
            <w:r>
              <w:t xml:space="preserve">3. Раскроить деталь наволочки </w:t>
            </w:r>
            <w:r>
              <w:lastRenderedPageBreak/>
              <w:t>и подготовить её к обработке.</w:t>
            </w:r>
          </w:p>
        </w:tc>
        <w:tc>
          <w:tcPr>
            <w:tcW w:w="1843" w:type="dxa"/>
          </w:tcPr>
          <w:p w:rsidR="008F5162" w:rsidRPr="00C50847" w:rsidRDefault="008F5162" w:rsidP="00C632AE">
            <w:r>
              <w:lastRenderedPageBreak/>
              <w:t>Чертёж, выкройка, крой, деталь.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E42F2" w:rsidRDefault="008F5162" w:rsidP="00AE42F2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gridSpan w:val="2"/>
          </w:tcPr>
          <w:p w:rsidR="008F5162" w:rsidRPr="00AE42F2" w:rsidRDefault="001E0432" w:rsidP="00AE42F2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AE42F2" w:rsidRDefault="008F5162" w:rsidP="00C632AE">
            <w:r>
              <w:t>План работы по пошиву наволочки. Обработка поперечных срезов наволочки.</w:t>
            </w:r>
          </w:p>
        </w:tc>
        <w:tc>
          <w:tcPr>
            <w:tcW w:w="4961" w:type="dxa"/>
          </w:tcPr>
          <w:p w:rsidR="008F5162" w:rsidRDefault="008F5162" w:rsidP="00D53FB4">
            <w:r>
              <w:t>1. Развивать ЗУНы  у учащихся по планированию работы. Тренировать учащихся шитью на швейной машине. Повысить степень самостоятельности учащихся при выполнении краевых швов.</w:t>
            </w:r>
          </w:p>
          <w:p w:rsidR="008F5162" w:rsidRDefault="008F5162" w:rsidP="00C632AE">
            <w:r>
              <w:t>2.Формировать обще трудовые умения, учить планировать работу и контролировать ход её выполнения.</w:t>
            </w:r>
          </w:p>
          <w:p w:rsidR="008F5162" w:rsidRPr="003D7312" w:rsidRDefault="008F5162" w:rsidP="00C632AE">
            <w:r>
              <w:t>3.Воспитывать усидчивость, аккуратность и тщательность в работе.</w:t>
            </w:r>
          </w:p>
        </w:tc>
        <w:tc>
          <w:tcPr>
            <w:tcW w:w="3402" w:type="dxa"/>
          </w:tcPr>
          <w:p w:rsidR="008F5162" w:rsidRDefault="008F5162" w:rsidP="00C632AE">
            <w:r>
              <w:t>1, Составить план работы по пошиву наволочки.</w:t>
            </w:r>
          </w:p>
          <w:p w:rsidR="008F5162" w:rsidRPr="003D7312" w:rsidRDefault="008F5162" w:rsidP="00C632AE">
            <w:r>
              <w:t>2.Обработать поперечные срезы наволочки швом вподгибку с закрытым срезом.</w:t>
            </w:r>
          </w:p>
        </w:tc>
        <w:tc>
          <w:tcPr>
            <w:tcW w:w="1843" w:type="dxa"/>
          </w:tcPr>
          <w:p w:rsidR="008F5162" w:rsidRPr="003D7312" w:rsidRDefault="008F5162" w:rsidP="00C632AE">
            <w:r>
              <w:t>Поперечный срез, краевой шов.</w:t>
            </w:r>
          </w:p>
        </w:tc>
      </w:tr>
      <w:tr w:rsidR="008F5162" w:rsidTr="00571302">
        <w:trPr>
          <w:trHeight w:val="720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AE42F2" w:rsidRDefault="008F5162" w:rsidP="00AE42F2">
            <w:pPr>
              <w:jc w:val="center"/>
            </w:pPr>
            <w:r>
              <w:t>4.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AE42F2" w:rsidRDefault="001E0432" w:rsidP="00AE42F2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3328AF" w:rsidRDefault="008F5162" w:rsidP="005C675F">
            <w:pPr>
              <w:rPr>
                <w:b/>
                <w:sz w:val="32"/>
                <w:szCs w:val="32"/>
              </w:rPr>
            </w:pPr>
            <w:r>
              <w:t>Обработка боковых срезов наволочки. Утюжка готового изделия.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 xml:space="preserve">1.Повысить степень самостоятельности учащихся при выполнении бельевых соединительных швов. </w:t>
            </w:r>
          </w:p>
          <w:p w:rsidR="008F5162" w:rsidRDefault="008F5162" w:rsidP="00C632AE">
            <w:r>
              <w:t>2.Развивать высшие психические функции, мелкую моторику рук.</w:t>
            </w:r>
          </w:p>
          <w:p w:rsidR="008F5162" w:rsidRDefault="008F5162" w:rsidP="00C632AE">
            <w:r>
              <w:t xml:space="preserve">3.Воспитывать произвольные формы поведения, строго соблюдать правила </w:t>
            </w:r>
          </w:p>
          <w:p w:rsidR="008F5162" w:rsidRPr="003D7312" w:rsidRDefault="008F5162" w:rsidP="00C632AE">
            <w:r>
              <w:t>техники безопасности.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Pr="00917E92" w:rsidRDefault="008F5162" w:rsidP="00D53FB4">
            <w:r>
              <w:t xml:space="preserve">1.Обработать боковые срезы наволочки двойным швом. 2.Утюжка готового изделия.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917E92" w:rsidRDefault="008F5162" w:rsidP="00C632AE">
            <w:r>
              <w:t>Двойной шов, соединитель-ный шов, бельевой шов.</w:t>
            </w:r>
          </w:p>
        </w:tc>
      </w:tr>
      <w:tr w:rsidR="00571302" w:rsidTr="00571302">
        <w:tc>
          <w:tcPr>
            <w:tcW w:w="809" w:type="dxa"/>
            <w:tcBorders>
              <w:right w:val="single" w:sz="4" w:space="0" w:color="auto"/>
            </w:tcBorders>
          </w:tcPr>
          <w:p w:rsidR="00571302" w:rsidRPr="001E0432" w:rsidRDefault="00571302" w:rsidP="003328A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</w:tcBorders>
          </w:tcPr>
          <w:p w:rsidR="00571302" w:rsidRPr="00AC546A" w:rsidRDefault="00571302" w:rsidP="00571302">
            <w:pPr>
              <w:ind w:left="222"/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609" w:type="dxa"/>
            <w:gridSpan w:val="5"/>
          </w:tcPr>
          <w:p w:rsidR="00571302" w:rsidRPr="00AC546A" w:rsidRDefault="00571302" w:rsidP="00C632AE">
            <w:pPr>
              <w:rPr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t>Практическое повторение.</w:t>
            </w:r>
          </w:p>
        </w:tc>
      </w:tr>
      <w:tr w:rsidR="00571302" w:rsidTr="0098475F">
        <w:trPr>
          <w:trHeight w:val="2535"/>
        </w:trPr>
        <w:tc>
          <w:tcPr>
            <w:tcW w:w="809" w:type="dxa"/>
            <w:tcBorders>
              <w:bottom w:val="single" w:sz="4" w:space="0" w:color="auto"/>
              <w:right w:val="single" w:sz="4" w:space="0" w:color="auto"/>
            </w:tcBorders>
          </w:tcPr>
          <w:p w:rsidR="00571302" w:rsidRPr="00571302" w:rsidRDefault="00571302" w:rsidP="003328AF">
            <w:pPr>
              <w:jc w:val="center"/>
              <w:rPr>
                <w:lang w:val="en-US"/>
              </w:rPr>
            </w:pPr>
            <w:r>
              <w:t>1.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302" w:rsidRPr="003328AF" w:rsidRDefault="00571302" w:rsidP="00571302">
            <w:pPr>
              <w:ind w:left="327"/>
              <w:jc w:val="center"/>
            </w:pPr>
            <w:r>
              <w:t>6</w:t>
            </w:r>
          </w:p>
        </w:tc>
        <w:tc>
          <w:tcPr>
            <w:tcW w:w="3403" w:type="dxa"/>
            <w:gridSpan w:val="2"/>
            <w:tcBorders>
              <w:bottom w:val="single" w:sz="4" w:space="0" w:color="auto"/>
            </w:tcBorders>
          </w:tcPr>
          <w:p w:rsidR="00571302" w:rsidRPr="003328AF" w:rsidRDefault="00571302" w:rsidP="00FA2FD1">
            <w:r>
              <w:t>«Из бабушкиного сундучка».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571302" w:rsidRDefault="00571302" w:rsidP="00C632AE">
            <w:r>
              <w:t>1.Закрепить приёмы работы с рабочими инструментами. Привлекать учащихся к изготовлению изделий с опорой на народное прикладное творчество.</w:t>
            </w:r>
          </w:p>
          <w:p w:rsidR="00571302" w:rsidRDefault="00571302" w:rsidP="00C632AE">
            <w:r>
              <w:t>2.Развивать элементарные творческие способности.</w:t>
            </w:r>
          </w:p>
          <w:p w:rsidR="00571302" w:rsidRDefault="00571302" w:rsidP="00C632AE">
            <w:r>
              <w:t xml:space="preserve">3.Осуществлять нравственно-эстетическое воспитание. Воспитывать </w:t>
            </w:r>
          </w:p>
          <w:p w:rsidR="0098475F" w:rsidRPr="00E61AFD" w:rsidRDefault="00571302" w:rsidP="00C632AE">
            <w:r>
              <w:t xml:space="preserve">умение доводить начатую работу до конца. 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71302" w:rsidRPr="001627EA" w:rsidRDefault="00571302" w:rsidP="00C52700">
            <w:r>
              <w:t>1.Изготовление сувениров.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71302" w:rsidRPr="001627EA" w:rsidRDefault="00571302" w:rsidP="00C632AE">
            <w:r>
              <w:t>Сувенир</w:t>
            </w:r>
          </w:p>
        </w:tc>
      </w:tr>
      <w:tr w:rsidR="0098475F" w:rsidTr="0098475F">
        <w:trPr>
          <w:trHeight w:val="225"/>
        </w:trPr>
        <w:tc>
          <w:tcPr>
            <w:tcW w:w="809" w:type="dxa"/>
            <w:tcBorders>
              <w:top w:val="single" w:sz="4" w:space="0" w:color="auto"/>
              <w:right w:val="single" w:sz="4" w:space="0" w:color="auto"/>
            </w:tcBorders>
          </w:tcPr>
          <w:p w:rsidR="0098475F" w:rsidRDefault="0098475F" w:rsidP="003328AF">
            <w:pPr>
              <w:jc w:val="center"/>
            </w:pPr>
            <w:r>
              <w:t>2.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475F" w:rsidRDefault="0098475F" w:rsidP="00571302">
            <w:pPr>
              <w:ind w:left="327"/>
              <w:jc w:val="center"/>
            </w:pPr>
            <w:r>
              <w:t>6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</w:tcBorders>
          </w:tcPr>
          <w:p w:rsidR="0098475F" w:rsidRDefault="0098475F" w:rsidP="00FA2FD1">
            <w:r>
              <w:t>«Как на Анины именины…»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98475F" w:rsidRDefault="0098475F" w:rsidP="0098475F">
            <w:r>
              <w:t>1.Продолжить знакомить учащихся с народными традициями.</w:t>
            </w:r>
          </w:p>
          <w:p w:rsidR="0098475F" w:rsidRDefault="0098475F" w:rsidP="0098475F">
            <w:r>
              <w:t>2.Развивать высшие  психические функции, элементарную творческую активность.</w:t>
            </w:r>
          </w:p>
          <w:p w:rsidR="0098475F" w:rsidRDefault="0098475F" w:rsidP="0098475F">
            <w:r>
              <w:lastRenderedPageBreak/>
              <w:t>3.Осуществлять нравственно-эстетическое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8475F" w:rsidRDefault="0098475F" w:rsidP="00C52700">
            <w:r>
              <w:lastRenderedPageBreak/>
              <w:t>Занимательные занятия по выполнению теоретических и практических заданий.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8475F" w:rsidRDefault="0098475F" w:rsidP="00C632AE">
            <w:r>
              <w:t>Традиции.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AC546A" w:rsidRDefault="008F5162" w:rsidP="00BC63DB">
            <w:pPr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  <w:lang w:val="en-US"/>
              </w:rPr>
              <w:lastRenderedPageBreak/>
              <w:t xml:space="preserve">VII </w:t>
            </w:r>
          </w:p>
        </w:tc>
        <w:tc>
          <w:tcPr>
            <w:tcW w:w="1035" w:type="dxa"/>
            <w:gridSpan w:val="2"/>
          </w:tcPr>
          <w:p w:rsidR="008F5162" w:rsidRPr="00AC546A" w:rsidRDefault="008F5162" w:rsidP="003328AF">
            <w:pPr>
              <w:jc w:val="center"/>
              <w:rPr>
                <w:b/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00" w:type="dxa"/>
            <w:gridSpan w:val="4"/>
          </w:tcPr>
          <w:p w:rsidR="008F5162" w:rsidRPr="00AC546A" w:rsidRDefault="008F5162" w:rsidP="00C632AE">
            <w:pPr>
              <w:rPr>
                <w:sz w:val="28"/>
                <w:szCs w:val="28"/>
              </w:rPr>
            </w:pPr>
            <w:r w:rsidRPr="00AC546A">
              <w:rPr>
                <w:b/>
                <w:sz w:val="28"/>
                <w:szCs w:val="28"/>
              </w:rPr>
              <w:t>Самостоятельная работа.</w:t>
            </w:r>
          </w:p>
        </w:tc>
      </w:tr>
      <w:tr w:rsidR="008F5162" w:rsidTr="00571302">
        <w:trPr>
          <w:trHeight w:val="214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3328AF" w:rsidRDefault="008F5162" w:rsidP="003328AF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3328AF" w:rsidRDefault="001E0432" w:rsidP="003328AF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3328AF" w:rsidRDefault="008F5162" w:rsidP="00C632AE">
            <w:r>
              <w:t>Построение квадрата по заданным размерам. Вырезание. Раскрой на ткани.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F1176A">
            <w:r>
              <w:t>1. Проверить у школьников уровень сформированности ЗУНов по теме «Построение чертежей. Раскрой детали квадратной формы».</w:t>
            </w:r>
          </w:p>
          <w:p w:rsidR="008F5162" w:rsidRDefault="008F5162" w:rsidP="00F1176A">
            <w:r>
              <w:t>2.Учить использовать рациональные приёмы работы, осмысленно подходить к выполнению задания.</w:t>
            </w:r>
          </w:p>
          <w:p w:rsidR="008F5162" w:rsidRPr="004F5D95" w:rsidRDefault="008F5162" w:rsidP="00F1176A">
            <w:r>
              <w:t>3.Воспитывать самостоятельность, выдержку, усидчивость, целенаправленность в деятельности, аккуратность  в работе.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1.Построить квадрат по заданным размерам.</w:t>
            </w:r>
          </w:p>
          <w:p w:rsidR="008F5162" w:rsidRDefault="008F5162" w:rsidP="00C632AE">
            <w:r>
              <w:t>2.Вырезать квадрат и проверить правильность его построения.</w:t>
            </w:r>
          </w:p>
          <w:p w:rsidR="008F5162" w:rsidRPr="004F5D95" w:rsidRDefault="008F5162" w:rsidP="00C632AE">
            <w:r>
              <w:t>3.Раскроить деталь квадратной формы по выкройке из ткани.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4F5D95" w:rsidRDefault="008F5162" w:rsidP="00C632AE">
            <w:r>
              <w:t>Самоконтроль</w:t>
            </w:r>
          </w:p>
        </w:tc>
      </w:tr>
      <w:tr w:rsidR="008F5162" w:rsidTr="001E0432">
        <w:trPr>
          <w:trHeight w:val="222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3328AF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1E0432" w:rsidP="003328AF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Выполнение двойного шва на образце.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F1176A">
            <w:r>
              <w:t>1.Проверить у учащихся уровень сформированности ЗУНов по теме «Двойной шов».</w:t>
            </w:r>
          </w:p>
          <w:p w:rsidR="008F5162" w:rsidRDefault="008F5162" w:rsidP="00F1176A">
            <w:r>
              <w:t>2. Развивать глазомер, мелкую моторику рук, двигательную память.</w:t>
            </w:r>
          </w:p>
          <w:p w:rsidR="008F5162" w:rsidRDefault="008F5162" w:rsidP="00F1176A">
            <w:r>
              <w:t>3. Воспитывать самостоятельность, умение не пасовать перед трудностями,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1. Выполнить двойной шов на образце.</w:t>
            </w:r>
          </w:p>
          <w:p w:rsidR="008F5162" w:rsidRDefault="008F5162" w:rsidP="004A5BA3">
            <w:r>
              <w:t>2.Оформить образец в альбом.</w:t>
            </w:r>
          </w:p>
          <w:p w:rsidR="008F5162" w:rsidRDefault="008F5162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Pr="004F5D95" w:rsidRDefault="008F5162" w:rsidP="00C632AE">
            <w:r>
              <w:t>Самоконтроль</w:t>
            </w:r>
          </w:p>
        </w:tc>
      </w:tr>
      <w:tr w:rsidR="008F5162" w:rsidTr="00571302">
        <w:trPr>
          <w:trHeight w:val="16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721E07" w:rsidRDefault="008F5162" w:rsidP="00721E07">
            <w:r>
              <w:rPr>
                <w:b/>
                <w:sz w:val="28"/>
                <w:szCs w:val="28"/>
                <w:lang w:val="en-US"/>
              </w:rPr>
              <w:t>VIII</w:t>
            </w:r>
            <w:r>
              <w:rPr>
                <w:b/>
                <w:sz w:val="32"/>
                <w:szCs w:val="32"/>
                <w:lang w:val="en-US"/>
              </w:rPr>
              <w:t xml:space="preserve">  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3328AF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6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</w:tr>
      <w:tr w:rsidR="00571302" w:rsidTr="0098475F">
        <w:trPr>
          <w:trHeight w:val="142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1302" w:rsidRDefault="00571302" w:rsidP="003328AF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1302" w:rsidRDefault="00F70739" w:rsidP="003328AF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571302" w:rsidRDefault="00571302" w:rsidP="00C632AE">
            <w:r>
              <w:rPr>
                <w:lang w:val="en-US"/>
              </w:rPr>
              <w:t>Итоговое занятие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571302" w:rsidRDefault="00571302" w:rsidP="00721E07">
            <w:r>
              <w:t>1.Подвести итоги самостоятельной работы и итоги работы учащихся за четверть.</w:t>
            </w:r>
          </w:p>
          <w:p w:rsidR="00571302" w:rsidRDefault="00571302" w:rsidP="00721E07">
            <w:r>
              <w:t xml:space="preserve">2.Развивать высшие психические функции. </w:t>
            </w:r>
          </w:p>
          <w:p w:rsidR="00571302" w:rsidRDefault="00571302" w:rsidP="00721E07">
            <w:r>
              <w:t>3.Формировать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02" w:rsidRDefault="00571302" w:rsidP="00721E07">
            <w:r>
              <w:t>1.Подведение итогов.</w:t>
            </w:r>
          </w:p>
          <w:p w:rsidR="00571302" w:rsidRDefault="00571302" w:rsidP="00C632AE">
            <w:r>
              <w:t>2.Подготовка мастерской к новой четверти.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302" w:rsidRDefault="00571302" w:rsidP="00C632AE"/>
        </w:tc>
      </w:tr>
      <w:tr w:rsidR="00571302" w:rsidTr="00E6287A">
        <w:tc>
          <w:tcPr>
            <w:tcW w:w="816" w:type="dxa"/>
            <w:gridSpan w:val="2"/>
          </w:tcPr>
          <w:p w:rsidR="00571302" w:rsidRDefault="00571302" w:rsidP="00C632AE">
            <w:pPr>
              <w:rPr>
                <w:sz w:val="28"/>
                <w:szCs w:val="28"/>
              </w:rPr>
            </w:pPr>
          </w:p>
        </w:tc>
        <w:tc>
          <w:tcPr>
            <w:tcW w:w="1035" w:type="dxa"/>
            <w:gridSpan w:val="2"/>
          </w:tcPr>
          <w:p w:rsidR="00571302" w:rsidRPr="000C6FF4" w:rsidRDefault="00571302" w:rsidP="00EE1198">
            <w:pPr>
              <w:jc w:val="center"/>
              <w:rPr>
                <w:b/>
                <w:sz w:val="32"/>
                <w:szCs w:val="32"/>
              </w:rPr>
            </w:pPr>
            <w:r w:rsidRPr="000C6FF4">
              <w:rPr>
                <w:b/>
                <w:sz w:val="32"/>
                <w:szCs w:val="32"/>
              </w:rPr>
              <w:t>54</w:t>
            </w:r>
          </w:p>
        </w:tc>
        <w:tc>
          <w:tcPr>
            <w:tcW w:w="13600" w:type="dxa"/>
            <w:gridSpan w:val="4"/>
          </w:tcPr>
          <w:p w:rsidR="00571302" w:rsidRDefault="00571302" w:rsidP="00C632AE">
            <w:pPr>
              <w:rPr>
                <w:sz w:val="28"/>
                <w:szCs w:val="28"/>
              </w:rPr>
            </w:pPr>
            <w:r w:rsidRPr="000C6FF4">
              <w:rPr>
                <w:b/>
                <w:sz w:val="32"/>
                <w:szCs w:val="32"/>
                <w:lang w:val="en-US"/>
              </w:rPr>
              <w:t>IV четверть.</w:t>
            </w:r>
          </w:p>
        </w:tc>
      </w:tr>
      <w:tr w:rsidR="008F5162" w:rsidTr="00571302">
        <w:trPr>
          <w:trHeight w:val="300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0C6FF4" w:rsidRDefault="008F5162" w:rsidP="00EE119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0C6FF4" w:rsidRDefault="008F5162" w:rsidP="00EE1198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0C6FF4" w:rsidRDefault="008F5162" w:rsidP="00C632AE">
            <w:pPr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Вводное занятие.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Pr="000C6FF4" w:rsidRDefault="008F5162" w:rsidP="00C632AE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Pr="00332F32" w:rsidRDefault="008F5162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Default="008F5162" w:rsidP="00C632AE">
            <w:pPr>
              <w:rPr>
                <w:sz w:val="28"/>
                <w:szCs w:val="28"/>
              </w:rPr>
            </w:pPr>
          </w:p>
        </w:tc>
      </w:tr>
      <w:tr w:rsidR="008F5162" w:rsidTr="00571302">
        <w:trPr>
          <w:trHeight w:val="330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EE119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t xml:space="preserve">1. 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EE1198">
            <w:pPr>
              <w:jc w:val="center"/>
              <w:rPr>
                <w:b/>
                <w:sz w:val="28"/>
                <w:szCs w:val="28"/>
              </w:rPr>
            </w:pPr>
            <w:r>
              <w:t>1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C632AE">
            <w:pPr>
              <w:rPr>
                <w:b/>
                <w:sz w:val="28"/>
                <w:szCs w:val="28"/>
              </w:rPr>
            </w:pPr>
            <w:r>
              <w:t>Вводное занятие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542847">
            <w:r>
              <w:t>1.Познакомить  учащихся с планом работы на четверть.</w:t>
            </w:r>
          </w:p>
          <w:p w:rsidR="008F5162" w:rsidRDefault="008F5162" w:rsidP="00542847">
            <w:r>
              <w:t>2.Активизировать познавательную деятельность.</w:t>
            </w:r>
          </w:p>
          <w:p w:rsidR="008F5162" w:rsidRPr="000C6FF4" w:rsidRDefault="008F5162" w:rsidP="00542847">
            <w:pPr>
              <w:rPr>
                <w:sz w:val="28"/>
                <w:szCs w:val="28"/>
              </w:rPr>
            </w:pPr>
            <w:r>
              <w:t>3.Воспитывать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1.Инструктаж по технике безопасности.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pPr>
              <w:rPr>
                <w:sz w:val="28"/>
                <w:szCs w:val="28"/>
              </w:rPr>
            </w:pP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0C6FF4" w:rsidRDefault="008F5162" w:rsidP="00EE1198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035" w:type="dxa"/>
            <w:gridSpan w:val="2"/>
          </w:tcPr>
          <w:p w:rsidR="008F5162" w:rsidRPr="000C6FF4" w:rsidRDefault="001E0432" w:rsidP="00EE11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3600" w:type="dxa"/>
            <w:gridSpan w:val="4"/>
          </w:tcPr>
          <w:p w:rsidR="008F5162" w:rsidRPr="000C6FF4" w:rsidRDefault="008F5162" w:rsidP="00C632AE">
            <w:pPr>
              <w:rPr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Накладной шов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EE1198" w:rsidRDefault="008F5162" w:rsidP="00EE1198">
            <w:pPr>
              <w:jc w:val="center"/>
            </w:pPr>
            <w:r>
              <w:lastRenderedPageBreak/>
              <w:t>1.</w:t>
            </w:r>
          </w:p>
        </w:tc>
        <w:tc>
          <w:tcPr>
            <w:tcW w:w="1035" w:type="dxa"/>
            <w:gridSpan w:val="2"/>
          </w:tcPr>
          <w:p w:rsidR="008F5162" w:rsidRPr="00EE1198" w:rsidRDefault="001E0432" w:rsidP="00EE1198">
            <w:pPr>
              <w:jc w:val="center"/>
            </w:pPr>
            <w:r>
              <w:t>3</w:t>
            </w:r>
          </w:p>
        </w:tc>
        <w:tc>
          <w:tcPr>
            <w:tcW w:w="3394" w:type="dxa"/>
          </w:tcPr>
          <w:p w:rsidR="008F5162" w:rsidRPr="00EE1198" w:rsidRDefault="008F5162" w:rsidP="00C632AE">
            <w:r>
              <w:t>Накладной шов. Накладной шов с двумя открытыми срезами.</w:t>
            </w:r>
          </w:p>
        </w:tc>
        <w:tc>
          <w:tcPr>
            <w:tcW w:w="4961" w:type="dxa"/>
          </w:tcPr>
          <w:p w:rsidR="008F5162" w:rsidRDefault="008F5162" w:rsidP="00C632AE">
            <w:r>
              <w:t>1.Познакомить учащихся с накладным швом. Совершенствовать профессиональные приёмы работы на швейной машине.</w:t>
            </w:r>
          </w:p>
          <w:p w:rsidR="008F5162" w:rsidRDefault="008F5162" w:rsidP="00D648B1">
            <w:r>
              <w:t>2.Коррегировать внимание, переключение внимания, активизировать словарь, Развивать зрительно-двигательную координацию</w:t>
            </w:r>
          </w:p>
          <w:p w:rsidR="008F5162" w:rsidRPr="00332F32" w:rsidRDefault="008F5162" w:rsidP="00C632AE">
            <w:r>
              <w:t>3.Воспитывать аккуратность, умение правильно организовать рабочее место.</w:t>
            </w:r>
          </w:p>
        </w:tc>
        <w:tc>
          <w:tcPr>
            <w:tcW w:w="3402" w:type="dxa"/>
          </w:tcPr>
          <w:p w:rsidR="008F5162" w:rsidRDefault="008F5162" w:rsidP="00D648B1">
            <w:r>
              <w:t>1.Выполнить накладной шов с двумя открытыми срезами на образце.</w:t>
            </w:r>
          </w:p>
          <w:p w:rsidR="008F5162" w:rsidRDefault="008F5162" w:rsidP="00D648B1">
            <w:r>
              <w:t>2.Оформить образец в альбом.</w:t>
            </w:r>
          </w:p>
          <w:p w:rsidR="008F5162" w:rsidRDefault="008F5162" w:rsidP="00C632AE"/>
          <w:p w:rsidR="008F5162" w:rsidRPr="00151DF8" w:rsidRDefault="008F5162" w:rsidP="00C632AE"/>
        </w:tc>
        <w:tc>
          <w:tcPr>
            <w:tcW w:w="1843" w:type="dxa"/>
          </w:tcPr>
          <w:p w:rsidR="008F5162" w:rsidRPr="00151DF8" w:rsidRDefault="008F5162" w:rsidP="00C632AE">
            <w:r>
              <w:t>Накладной шов, накладной шов с двумя открытыми срезами.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EE1198" w:rsidRDefault="008F5162" w:rsidP="00EE1198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</w:tcPr>
          <w:p w:rsidR="008F5162" w:rsidRPr="00EE1198" w:rsidRDefault="001E0432" w:rsidP="00EE1198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EE1198" w:rsidRDefault="008F5162" w:rsidP="00D648B1">
            <w:r>
              <w:t>Накладной шов с одним закрытым срезом.</w:t>
            </w:r>
          </w:p>
        </w:tc>
        <w:tc>
          <w:tcPr>
            <w:tcW w:w="4961" w:type="dxa"/>
          </w:tcPr>
          <w:p w:rsidR="008F5162" w:rsidRDefault="008F5162" w:rsidP="00C632AE">
            <w:r>
              <w:t>1. Учить учащихся выполнять накладной шов с одним закрытым срезом.</w:t>
            </w:r>
          </w:p>
          <w:p w:rsidR="008F5162" w:rsidRDefault="008F5162" w:rsidP="00C632AE">
            <w:r>
              <w:t>2.Развивать зрительно-двигательную координацию, сознательную целенаправленную деятельность.</w:t>
            </w:r>
          </w:p>
          <w:p w:rsidR="008F5162" w:rsidRPr="00151DF8" w:rsidRDefault="008F5162" w:rsidP="00C632AE">
            <w:r>
              <w:t>3.Воспитывать терпение, настойчивость, усидчивость, умение организовать себя в момент выполнения задания.</w:t>
            </w:r>
          </w:p>
        </w:tc>
        <w:tc>
          <w:tcPr>
            <w:tcW w:w="3402" w:type="dxa"/>
          </w:tcPr>
          <w:p w:rsidR="008F5162" w:rsidRDefault="008F5162" w:rsidP="00B5782C">
            <w:r>
              <w:t>1.Выполнить накладной шов с одним закрытым срезом на образце.</w:t>
            </w:r>
          </w:p>
          <w:p w:rsidR="008F5162" w:rsidRDefault="008F5162" w:rsidP="00B5782C">
            <w:r>
              <w:t>2.Оформить образец в альбом.</w:t>
            </w:r>
          </w:p>
          <w:p w:rsidR="008F5162" w:rsidRPr="00685719" w:rsidRDefault="008F5162" w:rsidP="00C632AE"/>
        </w:tc>
        <w:tc>
          <w:tcPr>
            <w:tcW w:w="1843" w:type="dxa"/>
          </w:tcPr>
          <w:p w:rsidR="008F5162" w:rsidRPr="00685719" w:rsidRDefault="008F5162" w:rsidP="00C632AE">
            <w:r>
              <w:t>Накладной шов с одним закрытым срезом.</w:t>
            </w:r>
          </w:p>
        </w:tc>
      </w:tr>
      <w:tr w:rsidR="008F5162" w:rsidTr="00571302">
        <w:trPr>
          <w:trHeight w:val="52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EE1198" w:rsidRDefault="008F5162" w:rsidP="00EE1198">
            <w:pPr>
              <w:jc w:val="center"/>
            </w:pPr>
            <w:r>
              <w:t>3.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EE1198" w:rsidRDefault="001E0432" w:rsidP="00EE1198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EE1198" w:rsidRDefault="008F5162" w:rsidP="00C632AE">
            <w:r>
              <w:t>Накладной шов с двумя закрытыми срезами.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 Совершенствовать профессиональные приёмы работы на швейной машине. Закрепить приёмы работы с рабочими инструментами.</w:t>
            </w:r>
          </w:p>
          <w:p w:rsidR="008F5162" w:rsidRDefault="008F5162" w:rsidP="00C632AE">
            <w:r>
              <w:t>2.Развивать глазомер, мелкую моторику рук, двигательную память.</w:t>
            </w:r>
          </w:p>
          <w:p w:rsidR="008F5162" w:rsidRPr="00685719" w:rsidRDefault="008F5162" w:rsidP="00C632AE">
            <w:r>
              <w:t>3.Воспитывать аккуратность, умение правильно организовать рабочее место.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10492B">
            <w:r>
              <w:t>1.Выполнить накладной шов с двумя закрытыми срезами на образце.</w:t>
            </w:r>
          </w:p>
          <w:p w:rsidR="008F5162" w:rsidRDefault="008F5162" w:rsidP="0010492B">
            <w:r>
              <w:t>2.Оформить образец в альбом.</w:t>
            </w:r>
          </w:p>
          <w:p w:rsidR="008F5162" w:rsidRPr="00453372" w:rsidRDefault="008F5162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453372" w:rsidRDefault="008F5162" w:rsidP="00C632AE">
            <w:r>
              <w:t>Накладной шов с двумя закрытыми срезами.</w:t>
            </w:r>
          </w:p>
        </w:tc>
      </w:tr>
      <w:tr w:rsidR="008F5162" w:rsidTr="00571302">
        <w:tc>
          <w:tcPr>
            <w:tcW w:w="816" w:type="dxa"/>
            <w:gridSpan w:val="2"/>
          </w:tcPr>
          <w:p w:rsidR="008F5162" w:rsidRPr="000C6FF4" w:rsidRDefault="008F5162" w:rsidP="00FA5CB4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035" w:type="dxa"/>
            <w:gridSpan w:val="2"/>
          </w:tcPr>
          <w:p w:rsidR="008F5162" w:rsidRPr="000C6FF4" w:rsidRDefault="008F5162" w:rsidP="00FA5CB4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2</w:t>
            </w:r>
            <w:r w:rsidR="0098475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00" w:type="dxa"/>
            <w:gridSpan w:val="4"/>
          </w:tcPr>
          <w:p w:rsidR="008F5162" w:rsidRPr="000C6FF4" w:rsidRDefault="008F5162" w:rsidP="009E4A48">
            <w:pPr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Построение чертежа прямоугольного изделия по заданным размерам. Применение двойного и накладного швов.</w:t>
            </w:r>
          </w:p>
        </w:tc>
      </w:tr>
      <w:tr w:rsidR="008F5162" w:rsidTr="00F70739">
        <w:tc>
          <w:tcPr>
            <w:tcW w:w="816" w:type="dxa"/>
            <w:gridSpan w:val="2"/>
          </w:tcPr>
          <w:p w:rsidR="008F5162" w:rsidRPr="00FA5CB4" w:rsidRDefault="008F5162" w:rsidP="00FA5CB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</w:tcPr>
          <w:p w:rsidR="008F5162" w:rsidRPr="00FA5CB4" w:rsidRDefault="0098475F" w:rsidP="00FA5CB4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166B6A" w:rsidRDefault="008F5162" w:rsidP="00C632AE">
            <w:pPr>
              <w:rPr>
                <w:sz w:val="28"/>
                <w:szCs w:val="28"/>
              </w:rPr>
            </w:pPr>
            <w:r>
              <w:t>Растительные волокна, Хлопок. Сведения о прядении.</w:t>
            </w:r>
          </w:p>
        </w:tc>
        <w:tc>
          <w:tcPr>
            <w:tcW w:w="4961" w:type="dxa"/>
          </w:tcPr>
          <w:p w:rsidR="008F5162" w:rsidRDefault="008F5162" w:rsidP="00C632AE">
            <w:r>
              <w:t>1.Познакомить школьников с растительным  хлопковым волокном, его свойствами.</w:t>
            </w:r>
          </w:p>
          <w:p w:rsidR="008F5162" w:rsidRDefault="008F5162" w:rsidP="00C632AE">
            <w:r>
              <w:t>2.Расширять кругозор, активизировать словарь. Развивать зрительное, тактильное восприятие.</w:t>
            </w:r>
          </w:p>
          <w:p w:rsidR="008F5162" w:rsidRPr="00A61D7D" w:rsidRDefault="008F5162" w:rsidP="00C632AE">
            <w:r>
              <w:t>3.Воспитывать интерес к учёбе.</w:t>
            </w:r>
          </w:p>
        </w:tc>
        <w:tc>
          <w:tcPr>
            <w:tcW w:w="3402" w:type="dxa"/>
          </w:tcPr>
          <w:p w:rsidR="008F5162" w:rsidRDefault="008F5162" w:rsidP="00C632AE">
            <w:r>
              <w:t>1.Заполнить таблицу «Свойства волокон хлопка».</w:t>
            </w:r>
          </w:p>
          <w:p w:rsidR="008F5162" w:rsidRPr="002D6228" w:rsidRDefault="008F5162" w:rsidP="00C632AE">
            <w:r>
              <w:t>2.Зарисовать схему прядения.</w:t>
            </w:r>
          </w:p>
        </w:tc>
        <w:tc>
          <w:tcPr>
            <w:tcW w:w="1843" w:type="dxa"/>
          </w:tcPr>
          <w:p w:rsidR="008F5162" w:rsidRPr="002D6228" w:rsidRDefault="008F5162" w:rsidP="00D16FE8">
            <w:r>
              <w:t>Растительные волокна, хлопок</w:t>
            </w:r>
          </w:p>
        </w:tc>
      </w:tr>
      <w:tr w:rsidR="008F5162" w:rsidTr="00F70739">
        <w:tc>
          <w:tcPr>
            <w:tcW w:w="816" w:type="dxa"/>
            <w:gridSpan w:val="2"/>
          </w:tcPr>
          <w:p w:rsidR="008F5162" w:rsidRPr="00FA5CB4" w:rsidRDefault="008F5162" w:rsidP="00FA5CB4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</w:tcPr>
          <w:p w:rsidR="008F5162" w:rsidRPr="00FA5CB4" w:rsidRDefault="001E0432" w:rsidP="00FA5CB4">
            <w:pPr>
              <w:jc w:val="center"/>
            </w:pPr>
            <w:r>
              <w:t>2</w:t>
            </w:r>
          </w:p>
        </w:tc>
        <w:tc>
          <w:tcPr>
            <w:tcW w:w="3394" w:type="dxa"/>
          </w:tcPr>
          <w:p w:rsidR="008F5162" w:rsidRPr="00FA5CB4" w:rsidRDefault="008F5162" w:rsidP="00C632AE">
            <w:r>
              <w:t>Сумка хозяйственная</w:t>
            </w:r>
          </w:p>
        </w:tc>
        <w:tc>
          <w:tcPr>
            <w:tcW w:w="4961" w:type="dxa"/>
          </w:tcPr>
          <w:p w:rsidR="008F5162" w:rsidRDefault="008F5162" w:rsidP="00D16FE8">
            <w:r>
              <w:t xml:space="preserve">1.Познакомить учащихся с фасонами, назначением, размерами сумок хозяйственных, тканями, используемыми при </w:t>
            </w:r>
            <w:r>
              <w:lastRenderedPageBreak/>
              <w:t>их пошиве.</w:t>
            </w:r>
          </w:p>
          <w:p w:rsidR="008F5162" w:rsidRDefault="008F5162" w:rsidP="00D16FE8">
            <w:r>
              <w:t>2.Работать над коррекцией и развитием восприятия, внимания. Расширять кругозор, словарь.</w:t>
            </w:r>
          </w:p>
          <w:p w:rsidR="008F5162" w:rsidRPr="002D6228" w:rsidRDefault="008F5162" w:rsidP="00D16FE8">
            <w:r>
              <w:t>3.Воспитывать последовательность и аккуратность в работе, настойчивость.</w:t>
            </w:r>
          </w:p>
        </w:tc>
        <w:tc>
          <w:tcPr>
            <w:tcW w:w="3402" w:type="dxa"/>
          </w:tcPr>
          <w:p w:rsidR="008F5162" w:rsidRDefault="008F5162" w:rsidP="00D16FE8">
            <w:r>
              <w:lastRenderedPageBreak/>
              <w:t>1.Оформить в альбоме лист «Сумка хозяйственная».</w:t>
            </w:r>
          </w:p>
          <w:p w:rsidR="008F5162" w:rsidRDefault="008F5162" w:rsidP="00D16FE8">
            <w:r>
              <w:t xml:space="preserve">2.Подобрать коллекцию </w:t>
            </w:r>
            <w:r>
              <w:lastRenderedPageBreak/>
              <w:t>тканей.</w:t>
            </w:r>
          </w:p>
          <w:p w:rsidR="008F5162" w:rsidRPr="00F43E26" w:rsidRDefault="008F5162" w:rsidP="00D16FE8">
            <w:r>
              <w:t>3. Составить план работы по изготовлению изделия.</w:t>
            </w:r>
          </w:p>
        </w:tc>
        <w:tc>
          <w:tcPr>
            <w:tcW w:w="1843" w:type="dxa"/>
          </w:tcPr>
          <w:p w:rsidR="008F5162" w:rsidRPr="00F43E26" w:rsidRDefault="008F5162" w:rsidP="00C632AE">
            <w:r>
              <w:lastRenderedPageBreak/>
              <w:t>Сумка хозяйственная</w:t>
            </w:r>
          </w:p>
        </w:tc>
      </w:tr>
      <w:tr w:rsidR="008F5162" w:rsidTr="00F70739">
        <w:tc>
          <w:tcPr>
            <w:tcW w:w="816" w:type="dxa"/>
            <w:gridSpan w:val="2"/>
          </w:tcPr>
          <w:p w:rsidR="008F5162" w:rsidRPr="00FA5CB4" w:rsidRDefault="008F5162" w:rsidP="00FA5CB4">
            <w:pPr>
              <w:jc w:val="center"/>
            </w:pPr>
            <w:r>
              <w:lastRenderedPageBreak/>
              <w:t>3.</w:t>
            </w:r>
          </w:p>
        </w:tc>
        <w:tc>
          <w:tcPr>
            <w:tcW w:w="1035" w:type="dxa"/>
            <w:gridSpan w:val="2"/>
          </w:tcPr>
          <w:p w:rsidR="008F5162" w:rsidRPr="00FA5CB4" w:rsidRDefault="001E0432" w:rsidP="00FA5CB4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FA5CB4" w:rsidRDefault="008F5162" w:rsidP="00C632AE">
            <w:r>
              <w:t>Построение чертежа. Изготовление выкройки сумки хозяйственной.</w:t>
            </w:r>
          </w:p>
        </w:tc>
        <w:tc>
          <w:tcPr>
            <w:tcW w:w="4961" w:type="dxa"/>
          </w:tcPr>
          <w:p w:rsidR="008F5162" w:rsidRDefault="008F5162" w:rsidP="00B5782C">
            <w:r>
              <w:t>1.Учить школьников строить чертёж деталей сумки хозяйственной, изготавливать выкройку.</w:t>
            </w:r>
          </w:p>
          <w:p w:rsidR="008F5162" w:rsidRDefault="008F5162" w:rsidP="00B5782C">
            <w:r>
              <w:t>2. Развивать глазомер, мелкую моторику рук, двигательную память.</w:t>
            </w:r>
          </w:p>
          <w:p w:rsidR="008F5162" w:rsidRPr="00F43E26" w:rsidRDefault="008F5162" w:rsidP="00B5782C">
            <w:r>
              <w:t>3.Воспитывать добросовестное, ответственное отношение к учёбе.</w:t>
            </w:r>
          </w:p>
        </w:tc>
        <w:tc>
          <w:tcPr>
            <w:tcW w:w="3402" w:type="dxa"/>
          </w:tcPr>
          <w:p w:rsidR="008F5162" w:rsidRDefault="008F5162" w:rsidP="00B5782C">
            <w:r>
              <w:t>1.Построить чертёж .</w:t>
            </w:r>
          </w:p>
          <w:p w:rsidR="008F5162" w:rsidRDefault="008F5162" w:rsidP="00B5782C">
            <w:r>
              <w:t>2. Изготовить выкройку, проверить её.</w:t>
            </w:r>
          </w:p>
          <w:p w:rsidR="008F5162" w:rsidRPr="00B36949" w:rsidRDefault="008F5162" w:rsidP="00B5782C">
            <w:r>
              <w:t>3.Подготовить выкройку к раскрою.</w:t>
            </w:r>
          </w:p>
        </w:tc>
        <w:tc>
          <w:tcPr>
            <w:tcW w:w="1843" w:type="dxa"/>
          </w:tcPr>
          <w:p w:rsidR="008F5162" w:rsidRPr="00B36949" w:rsidRDefault="008F5162" w:rsidP="00C632AE">
            <w:r>
              <w:t>Основная деталь, ручка.</w:t>
            </w:r>
          </w:p>
        </w:tc>
      </w:tr>
      <w:tr w:rsidR="008F5162" w:rsidTr="00F70739">
        <w:trPr>
          <w:trHeight w:val="268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453372" w:rsidRDefault="008F5162" w:rsidP="00453372">
            <w:pPr>
              <w:jc w:val="center"/>
            </w:pPr>
            <w:r>
              <w:t>4.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453372" w:rsidRDefault="001E0432" w:rsidP="00453372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453372" w:rsidRDefault="008F5162" w:rsidP="00C632AE">
            <w:r>
              <w:t>Раскрой сумки.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8666CF">
            <w:r>
              <w:t xml:space="preserve"> 1. Закрепить навыки по выполнению раскройных операций, экономному расходу материалов.</w:t>
            </w:r>
          </w:p>
          <w:p w:rsidR="008F5162" w:rsidRDefault="008F5162" w:rsidP="00C632AE">
            <w:r>
              <w:t xml:space="preserve"> 2.Развивать высшие психические функции, мелкую моторику кистей рук.</w:t>
            </w:r>
          </w:p>
          <w:p w:rsidR="008F5162" w:rsidRPr="00B36949" w:rsidRDefault="008F5162" w:rsidP="008666CF">
            <w:r>
              <w:t>3.Воспитывать ответственность, усидчивость, выносливость, терпение. Формировать личностные компоненты.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Pr="00992E5D" w:rsidRDefault="008F5162" w:rsidP="008666CF">
            <w:r>
              <w:t>Раскроить детали сумки.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992E5D" w:rsidRDefault="008F5162" w:rsidP="00C632AE">
            <w:r>
              <w:t>Рациональный крой.</w:t>
            </w:r>
          </w:p>
        </w:tc>
      </w:tr>
      <w:tr w:rsidR="008F5162" w:rsidTr="00F70739">
        <w:trPr>
          <w:trHeight w:val="360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453372">
            <w:pPr>
              <w:jc w:val="center"/>
            </w:pPr>
            <w:r>
              <w:t>5.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Default="001E0432" w:rsidP="00453372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Пошив сумки. Обработка ручек.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5477E6">
            <w:r>
              <w:t>1. Закрепить у учащихся навыки по выполнению соединительных швов.</w:t>
            </w:r>
          </w:p>
          <w:p w:rsidR="008F5162" w:rsidRDefault="008F5162" w:rsidP="005477E6">
            <w:r>
              <w:t>2.Формировать обще трудовые умения.</w:t>
            </w:r>
          </w:p>
          <w:p w:rsidR="008F5162" w:rsidRDefault="008F5162" w:rsidP="005477E6">
            <w:r>
              <w:t>3.Воспитывать произвольные формы поведения. Воспитывать чувство  ответственности.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5477E6">
            <w:r>
              <w:t>1.Составить план работы по пошиву сумки.</w:t>
            </w:r>
          </w:p>
          <w:p w:rsidR="008F5162" w:rsidRDefault="008F5162" w:rsidP="005477E6">
            <w:r>
              <w:t>2.Обработать детали ручек.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Ручка</w:t>
            </w:r>
          </w:p>
        </w:tc>
      </w:tr>
      <w:tr w:rsidR="008F5162" w:rsidTr="00F70739">
        <w:tc>
          <w:tcPr>
            <w:tcW w:w="816" w:type="dxa"/>
            <w:gridSpan w:val="2"/>
          </w:tcPr>
          <w:p w:rsidR="008F5162" w:rsidRPr="00A61D7D" w:rsidRDefault="008F5162" w:rsidP="00A61D7D">
            <w:pPr>
              <w:jc w:val="center"/>
            </w:pPr>
            <w:r>
              <w:t>6.</w:t>
            </w:r>
          </w:p>
        </w:tc>
        <w:tc>
          <w:tcPr>
            <w:tcW w:w="1035" w:type="dxa"/>
            <w:gridSpan w:val="2"/>
          </w:tcPr>
          <w:p w:rsidR="008F5162" w:rsidRPr="00A61D7D" w:rsidRDefault="001E0432" w:rsidP="00A61D7D">
            <w:pPr>
              <w:jc w:val="center"/>
            </w:pPr>
            <w:r>
              <w:t>4</w:t>
            </w:r>
          </w:p>
        </w:tc>
        <w:tc>
          <w:tcPr>
            <w:tcW w:w="3394" w:type="dxa"/>
          </w:tcPr>
          <w:p w:rsidR="008F5162" w:rsidRPr="00A61D7D" w:rsidRDefault="008F5162" w:rsidP="00982692">
            <w:r>
              <w:t>Обработка верхнего среза сумки.</w:t>
            </w:r>
          </w:p>
        </w:tc>
        <w:tc>
          <w:tcPr>
            <w:tcW w:w="4961" w:type="dxa"/>
          </w:tcPr>
          <w:p w:rsidR="008F5162" w:rsidRDefault="008F5162" w:rsidP="00C632AE">
            <w:r>
              <w:t>1.Закрепить у школьников навыки по выполнению краевых швов.</w:t>
            </w:r>
          </w:p>
          <w:p w:rsidR="008F5162" w:rsidRDefault="008F5162" w:rsidP="00C632AE">
            <w:r>
              <w:t>2.Развивать зрительно - двигательную координацию, смысловую память.</w:t>
            </w:r>
          </w:p>
          <w:p w:rsidR="008F5162" w:rsidRPr="00160EB1" w:rsidRDefault="008F5162" w:rsidP="00C632AE">
            <w:r>
              <w:t>3.Воспитывать самостоятельность, организованность.</w:t>
            </w:r>
          </w:p>
        </w:tc>
        <w:tc>
          <w:tcPr>
            <w:tcW w:w="3402" w:type="dxa"/>
          </w:tcPr>
          <w:p w:rsidR="008F5162" w:rsidRDefault="008F5162" w:rsidP="008F22BF">
            <w:r>
              <w:t>1.Обработать верхний срез сумки швом в подгибку с закрытым срезом с одновременным втачиванием ручек.</w:t>
            </w:r>
          </w:p>
          <w:p w:rsidR="008F5162" w:rsidRPr="00160EB1" w:rsidRDefault="008F5162" w:rsidP="008F22BF"/>
        </w:tc>
        <w:tc>
          <w:tcPr>
            <w:tcW w:w="1843" w:type="dxa"/>
          </w:tcPr>
          <w:p w:rsidR="008F5162" w:rsidRDefault="008F5162" w:rsidP="00C632AE">
            <w:r>
              <w:t>Краевой шов</w:t>
            </w:r>
          </w:p>
          <w:p w:rsidR="008F5162" w:rsidRPr="00160EB1" w:rsidRDefault="008F5162" w:rsidP="00C632AE"/>
        </w:tc>
      </w:tr>
      <w:tr w:rsidR="008F5162" w:rsidTr="00F70739">
        <w:trPr>
          <w:trHeight w:val="1725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A61D7D" w:rsidRDefault="008F5162" w:rsidP="00A61D7D">
            <w:pPr>
              <w:jc w:val="center"/>
            </w:pPr>
            <w:r>
              <w:lastRenderedPageBreak/>
              <w:t>7.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A61D7D" w:rsidRDefault="001E0432" w:rsidP="00A61D7D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Default="008F5162" w:rsidP="00363FCB">
            <w:r>
              <w:t>Соединение боковых срезов сумки.</w:t>
            </w:r>
          </w:p>
          <w:p w:rsidR="008F5162" w:rsidRPr="00A61D7D" w:rsidRDefault="008F5162" w:rsidP="00363FCB">
            <w:r>
              <w:t>Окончательная отделка изделия.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 xml:space="preserve">1.Тренировать учащихся выполнять двойной бельевой шов, а также  ВТО изделий с соблюдением правил техники безопасности. </w:t>
            </w:r>
          </w:p>
          <w:p w:rsidR="008F5162" w:rsidRDefault="008F5162" w:rsidP="00C632AE">
            <w:r>
              <w:t>2.Развивать смысловую и двигательную память.</w:t>
            </w:r>
          </w:p>
          <w:p w:rsidR="008F5162" w:rsidRPr="00160EB1" w:rsidRDefault="008F5162" w:rsidP="00C632AE">
            <w:r>
              <w:t>3.Воспитывать эмоционально-положительное отношение к работе.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1.Соединить боковые срезы сумки двойным швом.</w:t>
            </w:r>
          </w:p>
          <w:p w:rsidR="008F5162" w:rsidRDefault="008F5162" w:rsidP="00C632AE">
            <w:r>
              <w:t>2.Отутюжить готовое изделие.</w:t>
            </w:r>
          </w:p>
          <w:p w:rsidR="008F5162" w:rsidRPr="00160EB1" w:rsidRDefault="008F5162" w:rsidP="00C632AE"/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Pr="002F2AE4" w:rsidRDefault="008F5162" w:rsidP="00C632AE">
            <w:r>
              <w:t>Отделка, утюжка</w:t>
            </w:r>
          </w:p>
        </w:tc>
      </w:tr>
      <w:tr w:rsidR="008F5162" w:rsidTr="00571302">
        <w:trPr>
          <w:trHeight w:val="348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A61D7D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1E0432" w:rsidP="00A61D7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36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C632AE">
            <w:pPr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Практическое повторение</w:t>
            </w:r>
          </w:p>
        </w:tc>
      </w:tr>
      <w:tr w:rsidR="008F5162" w:rsidTr="00571302">
        <w:trPr>
          <w:trHeight w:val="64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A61D7D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A61D7D" w:rsidRDefault="001E0432" w:rsidP="00A61D7D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363FCB">
            <w:r>
              <w:t>«Ларец загадок».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1.Продолжить знакомить учащихся с русскими народными традициями.</w:t>
            </w:r>
          </w:p>
          <w:p w:rsidR="008F5162" w:rsidRDefault="008F5162" w:rsidP="00C632AE">
            <w:r>
              <w:t>Систематизировать ЗУНы по предмету.</w:t>
            </w:r>
          </w:p>
          <w:p w:rsidR="008F5162" w:rsidRDefault="008F5162" w:rsidP="00C632AE">
            <w:r>
              <w:t>2.Расширять у учащихся запас представлений, развивать элементарную творческую активность.</w:t>
            </w:r>
          </w:p>
          <w:p w:rsidR="008F5162" w:rsidRDefault="008F5162" w:rsidP="00C632AE">
            <w:r>
              <w:t>3.Осуществлять нравственно – эстетическое воспитание, воспитывать умение содержать в порядке рабочее место.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Изготовление сувениров к выставке.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Сувениры.</w:t>
            </w:r>
          </w:p>
        </w:tc>
      </w:tr>
      <w:tr w:rsidR="008F5162" w:rsidTr="00571302">
        <w:trPr>
          <w:trHeight w:val="76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A61D7D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A61D7D" w:rsidRDefault="001E0432" w:rsidP="00A61D7D">
            <w:pPr>
              <w:jc w:val="center"/>
            </w:pPr>
            <w:r>
              <w:t>4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696DF0">
            <w:r>
              <w:t>Шкатулка чудес.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1.Учить школьников применять на практике ранее полученные знания по предмету.</w:t>
            </w:r>
          </w:p>
          <w:p w:rsidR="008F5162" w:rsidRDefault="008F5162" w:rsidP="00696DF0">
            <w:r>
              <w:t>2. Расширять у учащихся запас представлений, развивать элементарную творческую активность.</w:t>
            </w:r>
          </w:p>
          <w:p w:rsidR="008F5162" w:rsidRDefault="008F5162" w:rsidP="00C632AE">
            <w:r>
              <w:t>3. Осуществлять нравственно – эстетическое воспитание. 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Изготовление сувениров к выставке.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Творчество.</w:t>
            </w:r>
          </w:p>
        </w:tc>
      </w:tr>
      <w:tr w:rsidR="008F5162" w:rsidTr="00571302">
        <w:trPr>
          <w:trHeight w:val="735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A61D7D">
            <w:pPr>
              <w:jc w:val="center"/>
            </w:pPr>
            <w:r>
              <w:t>3.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Pr="00A61D7D" w:rsidRDefault="001E0432" w:rsidP="00A61D7D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Default="008F5162" w:rsidP="00363FCB">
            <w:r>
              <w:t xml:space="preserve">Торговая лавка. </w:t>
            </w:r>
            <w:r w:rsidRPr="00696DF0">
              <w:rPr>
                <w:b/>
              </w:rPr>
              <w:t>Экскурсия.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 Знакомить школьников с образцами народного прикладного творчества.</w:t>
            </w:r>
          </w:p>
          <w:p w:rsidR="008F5162" w:rsidRDefault="008F5162" w:rsidP="00C632AE">
            <w:r>
              <w:t>2.Расширять кругозор. Активизировать словарь.</w:t>
            </w:r>
          </w:p>
          <w:p w:rsidR="008F5162" w:rsidRDefault="008F5162" w:rsidP="00C632AE">
            <w:r>
              <w:t>3.Воспитывать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Экскурсия в музей.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Музей.</w:t>
            </w:r>
          </w:p>
        </w:tc>
      </w:tr>
      <w:tr w:rsidR="008F5162" w:rsidTr="00571302">
        <w:trPr>
          <w:trHeight w:val="495"/>
        </w:trPr>
        <w:tc>
          <w:tcPr>
            <w:tcW w:w="816" w:type="dxa"/>
            <w:gridSpan w:val="2"/>
            <w:tcBorders>
              <w:top w:val="single" w:sz="4" w:space="0" w:color="auto"/>
            </w:tcBorders>
          </w:tcPr>
          <w:p w:rsidR="008F5162" w:rsidRDefault="008F5162" w:rsidP="002F2AE4">
            <w:pPr>
              <w:jc w:val="center"/>
            </w:pPr>
            <w:r>
              <w:t>7.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</w:tcBorders>
          </w:tcPr>
          <w:p w:rsidR="008F5162" w:rsidRPr="002F2AE4" w:rsidRDefault="0098475F" w:rsidP="002F2AE4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</w:tcBorders>
          </w:tcPr>
          <w:p w:rsidR="008F5162" w:rsidRPr="009A1A52" w:rsidRDefault="008F5162" w:rsidP="00C632AE">
            <w:pPr>
              <w:rPr>
                <w:lang w:val="en-US"/>
              </w:rPr>
            </w:pPr>
            <w:r>
              <w:t>«Посиделки».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8F5162" w:rsidRDefault="008F5162" w:rsidP="00C632AE">
            <w:r>
              <w:t>1.Продолжить знакомить учащихся с народными традициями и обычаями.</w:t>
            </w:r>
          </w:p>
          <w:p w:rsidR="008F5162" w:rsidRDefault="008F5162" w:rsidP="00C632AE">
            <w:r>
              <w:t>2.Активизировать познавательную деятельность.</w:t>
            </w:r>
          </w:p>
          <w:p w:rsidR="008F5162" w:rsidRDefault="008F5162" w:rsidP="00DE74B6">
            <w:r>
              <w:t xml:space="preserve">3. Осуществлять нравственно – эстетическое </w:t>
            </w:r>
            <w:r>
              <w:lastRenderedPageBreak/>
              <w:t>воспитание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F5162" w:rsidRDefault="008F5162" w:rsidP="00C632AE">
            <w:r>
              <w:lastRenderedPageBreak/>
              <w:t>Заключительное занятие. Подведение итогов за год.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F5162" w:rsidRDefault="008F5162" w:rsidP="00C632AE"/>
        </w:tc>
      </w:tr>
      <w:tr w:rsidR="008F5162" w:rsidTr="00571302">
        <w:tc>
          <w:tcPr>
            <w:tcW w:w="816" w:type="dxa"/>
            <w:gridSpan w:val="2"/>
          </w:tcPr>
          <w:p w:rsidR="008F5162" w:rsidRPr="000C6FF4" w:rsidRDefault="008F5162" w:rsidP="00F70739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</w:p>
        </w:tc>
        <w:tc>
          <w:tcPr>
            <w:tcW w:w="1035" w:type="dxa"/>
            <w:gridSpan w:val="2"/>
          </w:tcPr>
          <w:p w:rsidR="008F5162" w:rsidRPr="000C6FF4" w:rsidRDefault="008F5162" w:rsidP="002F2AE4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600" w:type="dxa"/>
            <w:gridSpan w:val="4"/>
          </w:tcPr>
          <w:p w:rsidR="008F5162" w:rsidRPr="000C6FF4" w:rsidRDefault="008F5162" w:rsidP="00C632AE">
            <w:pPr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Самостояте</w:t>
            </w:r>
            <w:r w:rsidRPr="000C6FF4">
              <w:rPr>
                <w:b/>
                <w:sz w:val="28"/>
                <w:szCs w:val="28"/>
                <w:lang w:val="en-US"/>
              </w:rPr>
              <w:t>льная работа</w:t>
            </w:r>
          </w:p>
        </w:tc>
      </w:tr>
      <w:tr w:rsidR="008F5162" w:rsidTr="00571302">
        <w:trPr>
          <w:trHeight w:val="1620"/>
        </w:trPr>
        <w:tc>
          <w:tcPr>
            <w:tcW w:w="816" w:type="dxa"/>
            <w:gridSpan w:val="2"/>
            <w:tcBorders>
              <w:bottom w:val="single" w:sz="4" w:space="0" w:color="auto"/>
            </w:tcBorders>
          </w:tcPr>
          <w:p w:rsidR="008F5162" w:rsidRPr="002F2AE4" w:rsidRDefault="008F5162" w:rsidP="002F2AE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:rsidR="008F5162" w:rsidRPr="002F2AE4" w:rsidRDefault="008F5162" w:rsidP="002F2AE4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:rsidR="008F5162" w:rsidRPr="000E3C7F" w:rsidRDefault="008F5162" w:rsidP="00C632AE">
            <w:r>
              <w:t>Обработка ручек и верхнего среза сумки.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1.Проверить уровень сформированности ЗУНов по теме «Сумка хозяйственная».</w:t>
            </w:r>
          </w:p>
          <w:p w:rsidR="008F5162" w:rsidRDefault="008F5162" w:rsidP="00D81D67">
            <w:r>
              <w:t>2. Развивать глазомер, мелкую моторику рук, двигательную память.</w:t>
            </w:r>
          </w:p>
          <w:p w:rsidR="008F5162" w:rsidRPr="008503D9" w:rsidRDefault="008F5162" w:rsidP="00C632AE">
            <w:r>
              <w:t>3. Воспитывать самостоятельность. Работать над развитием личностных качеств.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F5162" w:rsidRPr="008503D9" w:rsidRDefault="008F5162" w:rsidP="00C632AE">
            <w:r>
              <w:t>Обработка ручек и верхнего среза сумки.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5162" w:rsidRDefault="008F5162" w:rsidP="00C632AE">
            <w:r>
              <w:t>Самоконт-</w:t>
            </w:r>
          </w:p>
          <w:p w:rsidR="008F5162" w:rsidRPr="0094187C" w:rsidRDefault="008F5162" w:rsidP="00C632AE">
            <w:r>
              <w:t>роль.</w:t>
            </w:r>
          </w:p>
        </w:tc>
      </w:tr>
      <w:tr w:rsidR="008F5162" w:rsidTr="0098475F">
        <w:trPr>
          <w:trHeight w:val="1888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2F2AE4">
            <w:pPr>
              <w:jc w:val="center"/>
            </w:pPr>
            <w:r>
              <w:t>2.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2F2AE4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Соединение боковых срезов сумки.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D81D67">
            <w:r>
              <w:t>1.Проверить уровень сформированности ЗУНов по теме «Сумка хозяйственная».</w:t>
            </w:r>
          </w:p>
          <w:p w:rsidR="008F5162" w:rsidRDefault="008F5162" w:rsidP="00D81D67">
            <w:r>
              <w:t>2.Совершенствовать профессиональные приёмы работы на швейной машине.</w:t>
            </w:r>
          </w:p>
          <w:p w:rsidR="008F5162" w:rsidRDefault="008F5162" w:rsidP="00C632AE">
            <w:r>
              <w:t>3. Прививать навыки самоконтроля, воспитывать самостоятельность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t>Соединение боковых срезов сумки.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/>
        </w:tc>
      </w:tr>
      <w:tr w:rsidR="008F5162" w:rsidTr="00571302">
        <w:trPr>
          <w:trHeight w:val="225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2F2AE4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2F2AE4">
            <w:pPr>
              <w:jc w:val="center"/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Pr="000C6FF4" w:rsidRDefault="008F5162" w:rsidP="00C632AE">
            <w:pPr>
              <w:rPr>
                <w:b/>
                <w:sz w:val="28"/>
                <w:szCs w:val="28"/>
              </w:rPr>
            </w:pPr>
            <w:r w:rsidRPr="000C6FF4">
              <w:rPr>
                <w:b/>
                <w:sz w:val="28"/>
                <w:szCs w:val="28"/>
                <w:lang w:val="en-US"/>
              </w:rPr>
              <w:t>Итоговое занятие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/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/>
        </w:tc>
      </w:tr>
      <w:tr w:rsidR="008F5162" w:rsidTr="00571302">
        <w:trPr>
          <w:trHeight w:val="171"/>
        </w:trPr>
        <w:tc>
          <w:tcPr>
            <w:tcW w:w="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2F2AE4">
            <w:pPr>
              <w:jc w:val="center"/>
            </w:pPr>
            <w:r>
              <w:t>1.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F70739" w:rsidP="002F2AE4">
            <w:pPr>
              <w:jc w:val="center"/>
            </w:pPr>
            <w:r>
              <w:t>2</w:t>
            </w:r>
          </w:p>
        </w:tc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>
            <w:r>
              <w:rPr>
                <w:lang w:val="en-US"/>
              </w:rPr>
              <w:t>Итоговое занятие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721E07">
            <w:r>
              <w:t>1.Подвести итоги самостоятельной работы и итоги работы учащихся за четверть, за год.</w:t>
            </w:r>
          </w:p>
          <w:p w:rsidR="008F5162" w:rsidRDefault="008F5162" w:rsidP="00721E07">
            <w:r>
              <w:t xml:space="preserve">2.Развивать высшие психические функции. </w:t>
            </w:r>
          </w:p>
          <w:p w:rsidR="008F5162" w:rsidRDefault="008F5162" w:rsidP="00721E07">
            <w:r>
              <w:t>3.Формировать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721E07">
            <w:r>
              <w:t>1.Подведение итогов работы учащихся за год.</w:t>
            </w:r>
          </w:p>
          <w:p w:rsidR="008F5162" w:rsidRDefault="008F5162" w:rsidP="00721E07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F5162" w:rsidRDefault="008F5162" w:rsidP="00C632AE"/>
        </w:tc>
      </w:tr>
    </w:tbl>
    <w:p w:rsidR="00B93E63" w:rsidRDefault="00B93E63" w:rsidP="00C632AE">
      <w:pPr>
        <w:rPr>
          <w:sz w:val="28"/>
          <w:szCs w:val="28"/>
        </w:rPr>
      </w:pPr>
    </w:p>
    <w:p w:rsidR="00B93E63" w:rsidRDefault="00B93E63" w:rsidP="00C632AE">
      <w:pPr>
        <w:rPr>
          <w:sz w:val="28"/>
          <w:szCs w:val="28"/>
        </w:rPr>
      </w:pPr>
    </w:p>
    <w:p w:rsidR="00FA2FD1" w:rsidRDefault="00FA2FD1" w:rsidP="00C632AE">
      <w:pPr>
        <w:rPr>
          <w:sz w:val="28"/>
          <w:szCs w:val="28"/>
        </w:rPr>
      </w:pPr>
    </w:p>
    <w:p w:rsidR="00AC7ABF" w:rsidRDefault="00AC7ABF" w:rsidP="00C632AE">
      <w:pPr>
        <w:rPr>
          <w:sz w:val="28"/>
          <w:szCs w:val="28"/>
        </w:rPr>
      </w:pPr>
    </w:p>
    <w:p w:rsidR="00186B26" w:rsidRPr="00907B37" w:rsidRDefault="00186B26" w:rsidP="00C632AE">
      <w:pPr>
        <w:rPr>
          <w:sz w:val="28"/>
          <w:szCs w:val="28"/>
        </w:rPr>
      </w:pPr>
    </w:p>
    <w:sectPr w:rsidR="00186B26" w:rsidRPr="00907B37" w:rsidSect="00C860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7F1" w:rsidRDefault="007917F1">
      <w:r>
        <w:separator/>
      </w:r>
    </w:p>
  </w:endnote>
  <w:endnote w:type="continuationSeparator" w:id="1">
    <w:p w:rsidR="007917F1" w:rsidRDefault="00791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62" w:rsidRDefault="008F51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62" w:rsidRDefault="008F516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62" w:rsidRDefault="008F51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7F1" w:rsidRDefault="007917F1">
      <w:r>
        <w:separator/>
      </w:r>
    </w:p>
  </w:footnote>
  <w:footnote w:type="continuationSeparator" w:id="1">
    <w:p w:rsidR="007917F1" w:rsidRDefault="00791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62" w:rsidRDefault="008F516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62" w:rsidRDefault="008F516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162" w:rsidRDefault="008F51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4180"/>
    <w:multiLevelType w:val="hybridMultilevel"/>
    <w:tmpl w:val="86B2D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D1AB4"/>
    <w:multiLevelType w:val="hybridMultilevel"/>
    <w:tmpl w:val="5040F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36019"/>
    <w:multiLevelType w:val="hybridMultilevel"/>
    <w:tmpl w:val="EDC8C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210C6"/>
    <w:multiLevelType w:val="hybridMultilevel"/>
    <w:tmpl w:val="59023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62021"/>
    <w:multiLevelType w:val="hybridMultilevel"/>
    <w:tmpl w:val="0B30A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12020"/>
    <w:multiLevelType w:val="hybridMultilevel"/>
    <w:tmpl w:val="9EB2B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B08BE"/>
    <w:multiLevelType w:val="hybridMultilevel"/>
    <w:tmpl w:val="8D547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458C5"/>
    <w:multiLevelType w:val="hybridMultilevel"/>
    <w:tmpl w:val="F2A41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2671C"/>
    <w:multiLevelType w:val="hybridMultilevel"/>
    <w:tmpl w:val="644E8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15F77"/>
    <w:multiLevelType w:val="hybridMultilevel"/>
    <w:tmpl w:val="ABF0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76C2F"/>
    <w:multiLevelType w:val="hybridMultilevel"/>
    <w:tmpl w:val="CA909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8F7E3F"/>
    <w:rsid w:val="00013A7C"/>
    <w:rsid w:val="00013BCD"/>
    <w:rsid w:val="00022394"/>
    <w:rsid w:val="00022A4E"/>
    <w:rsid w:val="0002783F"/>
    <w:rsid w:val="0003206C"/>
    <w:rsid w:val="00036946"/>
    <w:rsid w:val="00041B01"/>
    <w:rsid w:val="00043E25"/>
    <w:rsid w:val="00044620"/>
    <w:rsid w:val="0006344F"/>
    <w:rsid w:val="00074006"/>
    <w:rsid w:val="0008136C"/>
    <w:rsid w:val="00086F3F"/>
    <w:rsid w:val="000870A6"/>
    <w:rsid w:val="00096E9A"/>
    <w:rsid w:val="000A4E59"/>
    <w:rsid w:val="000A72E0"/>
    <w:rsid w:val="000C4C75"/>
    <w:rsid w:val="000C6FF4"/>
    <w:rsid w:val="000E1363"/>
    <w:rsid w:val="000E17A6"/>
    <w:rsid w:val="000E3C7F"/>
    <w:rsid w:val="000F3C0A"/>
    <w:rsid w:val="0010492B"/>
    <w:rsid w:val="00104DC0"/>
    <w:rsid w:val="00107DF8"/>
    <w:rsid w:val="00107FF8"/>
    <w:rsid w:val="00113264"/>
    <w:rsid w:val="00113B47"/>
    <w:rsid w:val="00116A09"/>
    <w:rsid w:val="001213F3"/>
    <w:rsid w:val="001260E5"/>
    <w:rsid w:val="00127C90"/>
    <w:rsid w:val="00142AD0"/>
    <w:rsid w:val="00151DF8"/>
    <w:rsid w:val="00160EB1"/>
    <w:rsid w:val="00162770"/>
    <w:rsid w:val="001627EA"/>
    <w:rsid w:val="00166B6A"/>
    <w:rsid w:val="00182BAE"/>
    <w:rsid w:val="00184448"/>
    <w:rsid w:val="00186B26"/>
    <w:rsid w:val="00187F30"/>
    <w:rsid w:val="00195A21"/>
    <w:rsid w:val="001A0753"/>
    <w:rsid w:val="001A47DF"/>
    <w:rsid w:val="001A492A"/>
    <w:rsid w:val="001B560E"/>
    <w:rsid w:val="001C2702"/>
    <w:rsid w:val="001C4E91"/>
    <w:rsid w:val="001E0432"/>
    <w:rsid w:val="001E7DDA"/>
    <w:rsid w:val="001F1BFC"/>
    <w:rsid w:val="001F3FDF"/>
    <w:rsid w:val="002013A4"/>
    <w:rsid w:val="00201E48"/>
    <w:rsid w:val="00203098"/>
    <w:rsid w:val="002133B6"/>
    <w:rsid w:val="00245B6A"/>
    <w:rsid w:val="00265932"/>
    <w:rsid w:val="002674CC"/>
    <w:rsid w:val="00271728"/>
    <w:rsid w:val="00273C85"/>
    <w:rsid w:val="002774BA"/>
    <w:rsid w:val="0028385D"/>
    <w:rsid w:val="0028484A"/>
    <w:rsid w:val="00287B9B"/>
    <w:rsid w:val="00294318"/>
    <w:rsid w:val="002B436B"/>
    <w:rsid w:val="002B6116"/>
    <w:rsid w:val="002C00F4"/>
    <w:rsid w:val="002C5394"/>
    <w:rsid w:val="002C7AB2"/>
    <w:rsid w:val="002D1579"/>
    <w:rsid w:val="002D2DD0"/>
    <w:rsid w:val="002D51FA"/>
    <w:rsid w:val="002D6228"/>
    <w:rsid w:val="002D6B09"/>
    <w:rsid w:val="002E3A89"/>
    <w:rsid w:val="002E678C"/>
    <w:rsid w:val="002F2AE4"/>
    <w:rsid w:val="002F66A4"/>
    <w:rsid w:val="00300795"/>
    <w:rsid w:val="00303446"/>
    <w:rsid w:val="003328AF"/>
    <w:rsid w:val="00332F32"/>
    <w:rsid w:val="00343096"/>
    <w:rsid w:val="00355DEE"/>
    <w:rsid w:val="00363FCB"/>
    <w:rsid w:val="0037741D"/>
    <w:rsid w:val="00391245"/>
    <w:rsid w:val="00393E5D"/>
    <w:rsid w:val="003A010E"/>
    <w:rsid w:val="003B33B8"/>
    <w:rsid w:val="003B3E84"/>
    <w:rsid w:val="003B50F3"/>
    <w:rsid w:val="003B5FD5"/>
    <w:rsid w:val="003C1E9B"/>
    <w:rsid w:val="003D7312"/>
    <w:rsid w:val="003F39EE"/>
    <w:rsid w:val="00404BCC"/>
    <w:rsid w:val="004108F4"/>
    <w:rsid w:val="0041229B"/>
    <w:rsid w:val="0041606C"/>
    <w:rsid w:val="00422CDA"/>
    <w:rsid w:val="00422EC7"/>
    <w:rsid w:val="004242B1"/>
    <w:rsid w:val="00424F27"/>
    <w:rsid w:val="004414FD"/>
    <w:rsid w:val="00442D86"/>
    <w:rsid w:val="00442E29"/>
    <w:rsid w:val="004470AD"/>
    <w:rsid w:val="00453372"/>
    <w:rsid w:val="00460258"/>
    <w:rsid w:val="0047307C"/>
    <w:rsid w:val="00474338"/>
    <w:rsid w:val="00474357"/>
    <w:rsid w:val="0047778C"/>
    <w:rsid w:val="00487791"/>
    <w:rsid w:val="00497410"/>
    <w:rsid w:val="004A5BA3"/>
    <w:rsid w:val="004B0C43"/>
    <w:rsid w:val="004B5FAF"/>
    <w:rsid w:val="004C6F46"/>
    <w:rsid w:val="004D5124"/>
    <w:rsid w:val="004D5465"/>
    <w:rsid w:val="004F0655"/>
    <w:rsid w:val="004F5D95"/>
    <w:rsid w:val="005009E2"/>
    <w:rsid w:val="0050525F"/>
    <w:rsid w:val="005107DC"/>
    <w:rsid w:val="00512122"/>
    <w:rsid w:val="00512739"/>
    <w:rsid w:val="0051554A"/>
    <w:rsid w:val="00535A72"/>
    <w:rsid w:val="00542847"/>
    <w:rsid w:val="00544873"/>
    <w:rsid w:val="005477E6"/>
    <w:rsid w:val="00555077"/>
    <w:rsid w:val="00556C18"/>
    <w:rsid w:val="005662E4"/>
    <w:rsid w:val="005666FC"/>
    <w:rsid w:val="00571302"/>
    <w:rsid w:val="00573F0F"/>
    <w:rsid w:val="0058360E"/>
    <w:rsid w:val="00592560"/>
    <w:rsid w:val="00595C5A"/>
    <w:rsid w:val="005A39A3"/>
    <w:rsid w:val="005A3DDC"/>
    <w:rsid w:val="005B0B5B"/>
    <w:rsid w:val="005B4DC2"/>
    <w:rsid w:val="005B6C67"/>
    <w:rsid w:val="005C1077"/>
    <w:rsid w:val="005C675F"/>
    <w:rsid w:val="005E2D14"/>
    <w:rsid w:val="005F4930"/>
    <w:rsid w:val="005F5494"/>
    <w:rsid w:val="005F6AD3"/>
    <w:rsid w:val="00601517"/>
    <w:rsid w:val="00601792"/>
    <w:rsid w:val="00631C81"/>
    <w:rsid w:val="006377DA"/>
    <w:rsid w:val="00644092"/>
    <w:rsid w:val="00657B1A"/>
    <w:rsid w:val="00662D3A"/>
    <w:rsid w:val="00684566"/>
    <w:rsid w:val="00685719"/>
    <w:rsid w:val="006863E3"/>
    <w:rsid w:val="00696DF0"/>
    <w:rsid w:val="006A16FF"/>
    <w:rsid w:val="006C1BA7"/>
    <w:rsid w:val="006C2EA4"/>
    <w:rsid w:val="006C3895"/>
    <w:rsid w:val="006D0DE6"/>
    <w:rsid w:val="006D191D"/>
    <w:rsid w:val="006D4030"/>
    <w:rsid w:val="006E2E0F"/>
    <w:rsid w:val="006E4EFC"/>
    <w:rsid w:val="006F0A42"/>
    <w:rsid w:val="00704011"/>
    <w:rsid w:val="00710B22"/>
    <w:rsid w:val="00711DC6"/>
    <w:rsid w:val="007174BF"/>
    <w:rsid w:val="00721E07"/>
    <w:rsid w:val="007252D0"/>
    <w:rsid w:val="00733EC9"/>
    <w:rsid w:val="0074109D"/>
    <w:rsid w:val="00750465"/>
    <w:rsid w:val="007706DC"/>
    <w:rsid w:val="00775A60"/>
    <w:rsid w:val="007917F1"/>
    <w:rsid w:val="007935EB"/>
    <w:rsid w:val="007A1A79"/>
    <w:rsid w:val="007A6FC9"/>
    <w:rsid w:val="007B2F32"/>
    <w:rsid w:val="007B3274"/>
    <w:rsid w:val="007B3D61"/>
    <w:rsid w:val="007C3078"/>
    <w:rsid w:val="007C385D"/>
    <w:rsid w:val="007D1344"/>
    <w:rsid w:val="007D1989"/>
    <w:rsid w:val="007D425D"/>
    <w:rsid w:val="007E0787"/>
    <w:rsid w:val="00822528"/>
    <w:rsid w:val="00824C18"/>
    <w:rsid w:val="00847E02"/>
    <w:rsid w:val="008503D9"/>
    <w:rsid w:val="0085042C"/>
    <w:rsid w:val="00861959"/>
    <w:rsid w:val="00863114"/>
    <w:rsid w:val="008666CF"/>
    <w:rsid w:val="00881055"/>
    <w:rsid w:val="00887CFC"/>
    <w:rsid w:val="00896994"/>
    <w:rsid w:val="00896AB3"/>
    <w:rsid w:val="008A1075"/>
    <w:rsid w:val="008A6CAB"/>
    <w:rsid w:val="008C1007"/>
    <w:rsid w:val="008C104B"/>
    <w:rsid w:val="008C1B5D"/>
    <w:rsid w:val="008C4796"/>
    <w:rsid w:val="008C4B88"/>
    <w:rsid w:val="008C7C94"/>
    <w:rsid w:val="008D7491"/>
    <w:rsid w:val="008E3E21"/>
    <w:rsid w:val="008E4CC1"/>
    <w:rsid w:val="008E757C"/>
    <w:rsid w:val="008F22BF"/>
    <w:rsid w:val="008F5162"/>
    <w:rsid w:val="008F7E3F"/>
    <w:rsid w:val="00900746"/>
    <w:rsid w:val="0090259B"/>
    <w:rsid w:val="00907B37"/>
    <w:rsid w:val="00917E92"/>
    <w:rsid w:val="009324BA"/>
    <w:rsid w:val="00936666"/>
    <w:rsid w:val="00937AB9"/>
    <w:rsid w:val="0094187C"/>
    <w:rsid w:val="00947F7E"/>
    <w:rsid w:val="009509BC"/>
    <w:rsid w:val="0097179F"/>
    <w:rsid w:val="00971C3C"/>
    <w:rsid w:val="00980E0C"/>
    <w:rsid w:val="00982692"/>
    <w:rsid w:val="0098475F"/>
    <w:rsid w:val="00992E5D"/>
    <w:rsid w:val="00995C7F"/>
    <w:rsid w:val="00997D73"/>
    <w:rsid w:val="009A1A52"/>
    <w:rsid w:val="009A5830"/>
    <w:rsid w:val="009A79A2"/>
    <w:rsid w:val="009C0CB3"/>
    <w:rsid w:val="009D5E4B"/>
    <w:rsid w:val="009E2BF5"/>
    <w:rsid w:val="009E4A48"/>
    <w:rsid w:val="009E7562"/>
    <w:rsid w:val="009F3D02"/>
    <w:rsid w:val="00A009D1"/>
    <w:rsid w:val="00A13108"/>
    <w:rsid w:val="00A30A86"/>
    <w:rsid w:val="00A35349"/>
    <w:rsid w:val="00A47B26"/>
    <w:rsid w:val="00A52373"/>
    <w:rsid w:val="00A61D7D"/>
    <w:rsid w:val="00A63D6B"/>
    <w:rsid w:val="00A72730"/>
    <w:rsid w:val="00A75E39"/>
    <w:rsid w:val="00A77E73"/>
    <w:rsid w:val="00A844DC"/>
    <w:rsid w:val="00A97DA5"/>
    <w:rsid w:val="00AA74EE"/>
    <w:rsid w:val="00AB07F5"/>
    <w:rsid w:val="00AB4E81"/>
    <w:rsid w:val="00AC2476"/>
    <w:rsid w:val="00AC2E70"/>
    <w:rsid w:val="00AC4221"/>
    <w:rsid w:val="00AC45B3"/>
    <w:rsid w:val="00AC461B"/>
    <w:rsid w:val="00AC546A"/>
    <w:rsid w:val="00AC5AE3"/>
    <w:rsid w:val="00AC7ABF"/>
    <w:rsid w:val="00AD2555"/>
    <w:rsid w:val="00AD778C"/>
    <w:rsid w:val="00AE42F2"/>
    <w:rsid w:val="00AE5048"/>
    <w:rsid w:val="00AF5734"/>
    <w:rsid w:val="00B06030"/>
    <w:rsid w:val="00B1339E"/>
    <w:rsid w:val="00B13C5F"/>
    <w:rsid w:val="00B20171"/>
    <w:rsid w:val="00B22984"/>
    <w:rsid w:val="00B244FD"/>
    <w:rsid w:val="00B273DA"/>
    <w:rsid w:val="00B3114A"/>
    <w:rsid w:val="00B31C7F"/>
    <w:rsid w:val="00B3266A"/>
    <w:rsid w:val="00B36949"/>
    <w:rsid w:val="00B5782C"/>
    <w:rsid w:val="00B60391"/>
    <w:rsid w:val="00B60F11"/>
    <w:rsid w:val="00B653CD"/>
    <w:rsid w:val="00B8398A"/>
    <w:rsid w:val="00B8459F"/>
    <w:rsid w:val="00B9008D"/>
    <w:rsid w:val="00B93E63"/>
    <w:rsid w:val="00B93FB1"/>
    <w:rsid w:val="00BA4992"/>
    <w:rsid w:val="00BB4EF2"/>
    <w:rsid w:val="00BC417D"/>
    <w:rsid w:val="00BC63DB"/>
    <w:rsid w:val="00BD30E4"/>
    <w:rsid w:val="00BD3785"/>
    <w:rsid w:val="00BF278F"/>
    <w:rsid w:val="00BF7D38"/>
    <w:rsid w:val="00C00CE2"/>
    <w:rsid w:val="00C04093"/>
    <w:rsid w:val="00C06ECC"/>
    <w:rsid w:val="00C072C7"/>
    <w:rsid w:val="00C25EEC"/>
    <w:rsid w:val="00C362D1"/>
    <w:rsid w:val="00C418CD"/>
    <w:rsid w:val="00C41EFB"/>
    <w:rsid w:val="00C50847"/>
    <w:rsid w:val="00C52700"/>
    <w:rsid w:val="00C56706"/>
    <w:rsid w:val="00C57FB3"/>
    <w:rsid w:val="00C632AE"/>
    <w:rsid w:val="00C63802"/>
    <w:rsid w:val="00C6503D"/>
    <w:rsid w:val="00C679BA"/>
    <w:rsid w:val="00C70317"/>
    <w:rsid w:val="00C710F6"/>
    <w:rsid w:val="00C7439D"/>
    <w:rsid w:val="00C764D2"/>
    <w:rsid w:val="00C84CAF"/>
    <w:rsid w:val="00C852F3"/>
    <w:rsid w:val="00C8601B"/>
    <w:rsid w:val="00C91B3B"/>
    <w:rsid w:val="00CA2B4F"/>
    <w:rsid w:val="00CB1778"/>
    <w:rsid w:val="00CC7599"/>
    <w:rsid w:val="00CE321E"/>
    <w:rsid w:val="00D118F4"/>
    <w:rsid w:val="00D13FCC"/>
    <w:rsid w:val="00D16FE8"/>
    <w:rsid w:val="00D3675B"/>
    <w:rsid w:val="00D53FB4"/>
    <w:rsid w:val="00D55DD3"/>
    <w:rsid w:val="00D6104D"/>
    <w:rsid w:val="00D648B1"/>
    <w:rsid w:val="00D675C5"/>
    <w:rsid w:val="00D67ED9"/>
    <w:rsid w:val="00D71D17"/>
    <w:rsid w:val="00D76051"/>
    <w:rsid w:val="00D80149"/>
    <w:rsid w:val="00D80AFC"/>
    <w:rsid w:val="00D81D67"/>
    <w:rsid w:val="00D8308B"/>
    <w:rsid w:val="00D85CC3"/>
    <w:rsid w:val="00D86AF7"/>
    <w:rsid w:val="00D900BD"/>
    <w:rsid w:val="00D9568A"/>
    <w:rsid w:val="00D9665D"/>
    <w:rsid w:val="00DA53AB"/>
    <w:rsid w:val="00DB0677"/>
    <w:rsid w:val="00DB4165"/>
    <w:rsid w:val="00DC2D05"/>
    <w:rsid w:val="00DC4374"/>
    <w:rsid w:val="00DD3AE2"/>
    <w:rsid w:val="00DE390B"/>
    <w:rsid w:val="00DE4E89"/>
    <w:rsid w:val="00DE74B6"/>
    <w:rsid w:val="00DF34AD"/>
    <w:rsid w:val="00DF3C6D"/>
    <w:rsid w:val="00DF7B11"/>
    <w:rsid w:val="00E02390"/>
    <w:rsid w:val="00E0562E"/>
    <w:rsid w:val="00E14BAA"/>
    <w:rsid w:val="00E35E5A"/>
    <w:rsid w:val="00E4269E"/>
    <w:rsid w:val="00E61AFD"/>
    <w:rsid w:val="00E73D78"/>
    <w:rsid w:val="00E73EF5"/>
    <w:rsid w:val="00E92210"/>
    <w:rsid w:val="00E92225"/>
    <w:rsid w:val="00E97CD5"/>
    <w:rsid w:val="00EB5C30"/>
    <w:rsid w:val="00EC1994"/>
    <w:rsid w:val="00EC23E8"/>
    <w:rsid w:val="00EC3104"/>
    <w:rsid w:val="00EC4B5F"/>
    <w:rsid w:val="00EC597B"/>
    <w:rsid w:val="00EC5CAD"/>
    <w:rsid w:val="00ED6C9B"/>
    <w:rsid w:val="00EE1198"/>
    <w:rsid w:val="00EF2696"/>
    <w:rsid w:val="00EF786E"/>
    <w:rsid w:val="00F012F5"/>
    <w:rsid w:val="00F03AC4"/>
    <w:rsid w:val="00F06814"/>
    <w:rsid w:val="00F1176A"/>
    <w:rsid w:val="00F23FA0"/>
    <w:rsid w:val="00F25479"/>
    <w:rsid w:val="00F35ADD"/>
    <w:rsid w:val="00F43E26"/>
    <w:rsid w:val="00F5457F"/>
    <w:rsid w:val="00F705F9"/>
    <w:rsid w:val="00F70739"/>
    <w:rsid w:val="00F82B7C"/>
    <w:rsid w:val="00F942C2"/>
    <w:rsid w:val="00FA2FD1"/>
    <w:rsid w:val="00FA35C2"/>
    <w:rsid w:val="00FA5CB4"/>
    <w:rsid w:val="00FD5A9E"/>
    <w:rsid w:val="00FF22B7"/>
    <w:rsid w:val="00FF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3E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Title"/>
    <w:basedOn w:val="a"/>
    <w:next w:val="a"/>
    <w:link w:val="a8"/>
    <w:qFormat/>
    <w:rsid w:val="00F23F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23F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9">
    <w:name w:val="Table Grid"/>
    <w:basedOn w:val="a1"/>
    <w:rsid w:val="00535A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7ED9"/>
    <w:pPr>
      <w:ind w:left="720"/>
      <w:contextualSpacing/>
    </w:pPr>
  </w:style>
  <w:style w:type="table" w:styleId="-1">
    <w:name w:val="Table Web 1"/>
    <w:basedOn w:val="a1"/>
    <w:rsid w:val="005F549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link w:val="ac"/>
    <w:rsid w:val="003C1E9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C1E9B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5009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DB8A-E8DE-4408-A650-C2B6B3F1E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</Template>
  <TotalTime>0</TotalTime>
  <Pages>1</Pages>
  <Words>4219</Words>
  <Characters>24051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2011-11-06T00:32:00Z</dcterms:created>
  <dcterms:modified xsi:type="dcterms:W3CDTF">2017-09-01T12:15:00Z</dcterms:modified>
</cp:coreProperties>
</file>